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2B0DC" w14:textId="77777777" w:rsidR="00892139" w:rsidRDefault="00892139" w:rsidP="00784174">
      <w:pPr>
        <w:rPr>
          <w:sz w:val="22"/>
          <w:szCs w:val="28"/>
          <w:lang w:bidi="ar-SY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988992" behindDoc="0" locked="0" layoutInCell="1" allowOverlap="1" wp14:anchorId="1AA7F0B6" wp14:editId="37CA4564">
                <wp:simplePos x="0" y="0"/>
                <wp:positionH relativeFrom="column">
                  <wp:posOffset>-1196975</wp:posOffset>
                </wp:positionH>
                <wp:positionV relativeFrom="paragraph">
                  <wp:posOffset>47625</wp:posOffset>
                </wp:positionV>
                <wp:extent cx="8276590" cy="819785"/>
                <wp:effectExtent l="57150" t="38100" r="48260" b="7556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819785"/>
                          <a:chOff x="0" y="0"/>
                          <a:chExt cx="8276896" cy="819806"/>
                        </a:xfrm>
                      </wpg:grpSpPr>
                      <wps:wsp>
                        <wps:cNvPr id="30" name="مستطيل 55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مستطيل 56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496C6A" id="Group 36" o:spid="_x0000_s1026" style="position:absolute;margin-left:-94.25pt;margin-top:3.75pt;width:651.7pt;height:64.55pt;z-index:251988992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">
                <v:rect id="مستطيل 55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56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990016" behindDoc="0" locked="0" layoutInCell="1" allowOverlap="1" wp14:anchorId="65D4EDE9" wp14:editId="34B7E2A8">
                <wp:simplePos x="0" y="0"/>
                <wp:positionH relativeFrom="column">
                  <wp:posOffset>5114290</wp:posOffset>
                </wp:positionH>
                <wp:positionV relativeFrom="paragraph">
                  <wp:posOffset>-5118100</wp:posOffset>
                </wp:positionV>
                <wp:extent cx="835660" cy="15946755"/>
                <wp:effectExtent l="57150" t="38100" r="59690" b="7429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660" cy="15946755"/>
                          <a:chOff x="0" y="0"/>
                          <a:chExt cx="835572" cy="8261130"/>
                        </a:xfrm>
                      </wpg:grpSpPr>
                      <wps:wsp>
                        <wps:cNvPr id="28" name="مستطيل 59"/>
                        <wps:cNvSpPr/>
                        <wps:spPr>
                          <a:xfrm rot="5400000">
                            <a:off x="-3720662" y="3720662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مستطيل 60"/>
                        <wps:cNvSpPr/>
                        <wps:spPr>
                          <a:xfrm rot="5400000">
                            <a:off x="-3563007" y="3862551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D0D41A" id="Group 39" o:spid="_x0000_s1026" style="position:absolute;margin-left:402.7pt;margin-top:-403pt;width:65.8pt;height:1255.65pt;z-index:251990016;mso-width-relative:margin;mso-height-relative:margin" coordsize="8355,8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">
                <v:rect id="مستطيل 59" o:spid="_x0000_s1027" style="position:absolute;left:-37206;top:37206;width:81192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60" o:spid="_x0000_s1028" style="position:absolute;left:-35631;top:38625;width:81193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bookmarkStart w:id="0" w:name="_Hlk119388790"/>
      <w:bookmarkEnd w:id="0"/>
    </w:p>
    <w:p w14:paraId="46E7C642" w14:textId="77777777" w:rsidR="00892139" w:rsidRDefault="00892139" w:rsidP="00892139">
      <w:pPr>
        <w:rPr>
          <w:szCs w:val="34"/>
        </w:rPr>
      </w:pPr>
    </w:p>
    <w:p w14:paraId="44AD9FC1" w14:textId="77777777" w:rsidR="00892139" w:rsidRDefault="00892139" w:rsidP="00892139"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1" locked="0" layoutInCell="1" allowOverlap="1" wp14:anchorId="0D7F06CC" wp14:editId="5D3489B0">
                <wp:simplePos x="0" y="0"/>
                <wp:positionH relativeFrom="page">
                  <wp:align>left</wp:align>
                </wp:positionH>
                <wp:positionV relativeFrom="paragraph">
                  <wp:posOffset>262890</wp:posOffset>
                </wp:positionV>
                <wp:extent cx="6376670" cy="7903845"/>
                <wp:effectExtent l="0" t="0" r="24130" b="2095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70" cy="7903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4AB335" id="Rectangle 27" o:spid="_x0000_s1026" style="position:absolute;margin-left:0;margin-top:20.7pt;width:502.1pt;height:622.35pt;z-index:-2513254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" fillcolor="#f2f2f2 [3052]" strokecolor="#a5a5a5 [3206]" strokeweight=".5pt">
                <w10:wrap anchorx="page"/>
              </v:rect>
            </w:pict>
          </mc:Fallback>
        </mc:AlternateContent>
      </w:r>
    </w:p>
    <w:p w14:paraId="53D6776B" w14:textId="77777777" w:rsidR="00892139" w:rsidRDefault="00892139" w:rsidP="00892139">
      <w:pPr>
        <w:rPr>
          <w:rtl/>
        </w:rPr>
      </w:pPr>
    </w:p>
    <w:p w14:paraId="65B02893" w14:textId="77777777" w:rsidR="00892139" w:rsidRDefault="00892139" w:rsidP="00892139"/>
    <w:p w14:paraId="32116E0A" w14:textId="77777777" w:rsidR="00892139" w:rsidRDefault="00892139" w:rsidP="00892139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992064" behindDoc="0" locked="0" layoutInCell="1" allowOverlap="1" wp14:anchorId="43930D03" wp14:editId="7B671164">
                <wp:simplePos x="0" y="0"/>
                <wp:positionH relativeFrom="margin">
                  <wp:posOffset>-746760</wp:posOffset>
                </wp:positionH>
                <wp:positionV relativeFrom="margin">
                  <wp:posOffset>1756410</wp:posOffset>
                </wp:positionV>
                <wp:extent cx="5678805" cy="2974975"/>
                <wp:effectExtent l="0" t="0" r="0" b="0"/>
                <wp:wrapSquare wrapText="bothSides"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805" cy="2974975"/>
                          <a:chOff x="0" y="0"/>
                          <a:chExt cx="5679413" cy="2976526"/>
                        </a:xfrm>
                      </wpg:grpSpPr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49874" y="1803046"/>
                            <a:ext cx="42125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A416FB" w14:textId="77777777" w:rsidR="00892139" w:rsidRDefault="00892139" w:rsidP="00892139">
                              <w:pPr>
                                <w:pBdr>
                                  <w:top w:val="single" w:sz="12" w:space="1" w:color="002060"/>
                                </w:pBdr>
                                <w:bidi w:val="0"/>
                                <w:spacing w:line="240" w:lineRule="auto"/>
                                <w:jc w:val="center"/>
                                <w:rPr>
                                  <w:color w:val="3C88A6"/>
                                  <w:sz w:val="108"/>
                                  <w:szCs w:val="108"/>
                                </w:rPr>
                              </w:pPr>
                              <w:r>
                                <w:rPr>
                                  <w:rFonts w:cs="Monotype Koufi" w:hint="cs"/>
                                  <w:b/>
                                  <w:color w:val="3C88A6"/>
                                  <w:sz w:val="72"/>
                                  <w:szCs w:val="72"/>
                                  <w:rtl/>
                                  <w:lang w:bidi="ar-SY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الملف التعريفي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9413" cy="201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DBBE7B" w14:textId="77777777" w:rsidR="00892139" w:rsidRDefault="00892139" w:rsidP="00892139">
                              <w:pPr>
                                <w:spacing w:line="240" w:lineRule="auto"/>
                                <w:jc w:val="center"/>
                                <w:rPr>
                                  <w:color w:val="012E40"/>
                                  <w:sz w:val="108"/>
                                  <w:szCs w:val="108"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12E40"/>
                                  <w:sz w:val="120"/>
                                  <w:szCs w:val="120"/>
                                  <w:rtl/>
                                  <w:lang w:val="en-GB" w:bidi="ar-SY"/>
                                </w:rPr>
                                <w:t>تطوير القيادة الإدارية وتخطيط التعاقب القيادي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930D03" id="Group 42" o:spid="_x0000_s1026" style="position:absolute;left:0;text-align:left;margin-left:-58.8pt;margin-top:138.3pt;width:447.15pt;height:234.25pt;z-index:251992064;mso-position-horizontal-relative:margin;mso-position-vertical-relative:margin" coordsize="56794,2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6498;top:18030;width:42126;height:1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31A416FB" w14:textId="77777777" w:rsidR="00892139" w:rsidRDefault="00892139" w:rsidP="00892139">
                        <w:pPr>
                          <w:pBdr>
                            <w:top w:val="single" w:sz="12" w:space="1" w:color="002060"/>
                          </w:pBdr>
                          <w:bidi w:val="0"/>
                          <w:spacing w:line="240" w:lineRule="auto"/>
                          <w:jc w:val="center"/>
                          <w:rPr>
                            <w:color w:val="3C88A6"/>
                            <w:sz w:val="108"/>
                            <w:szCs w:val="108"/>
                          </w:rPr>
                        </w:pPr>
                        <w:r>
                          <w:rPr>
                            <w:rFonts w:cs="Monotype Koufi" w:hint="cs"/>
                            <w:b/>
                            <w:color w:val="3C88A6"/>
                            <w:sz w:val="72"/>
                            <w:szCs w:val="72"/>
                            <w:rtl/>
                            <w:lang w:bidi="ar-SY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الملف التعريفي</w:t>
                        </w:r>
                      </w:p>
                    </w:txbxContent>
                  </v:textbox>
                </v:shape>
                <v:shape id="Text Box 14" o:spid="_x0000_s1028" type="#_x0000_t202" style="position:absolute;width:56794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7EDBBE7B" w14:textId="77777777" w:rsidR="00892139" w:rsidRDefault="00892139" w:rsidP="00892139">
                        <w:pPr>
                          <w:spacing w:line="240" w:lineRule="auto"/>
                          <w:jc w:val="center"/>
                          <w:rPr>
                            <w:color w:val="012E40"/>
                            <w:sz w:val="108"/>
                            <w:szCs w:val="108"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012E40"/>
                            <w:sz w:val="120"/>
                            <w:szCs w:val="120"/>
                            <w:rtl/>
                            <w:lang w:val="en-GB" w:bidi="ar-SY"/>
                          </w:rPr>
                          <w:t>تطوير القيادة الإدارية وتخطيط التعاقب القيادي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61B738EB" w14:textId="77777777" w:rsidR="00892139" w:rsidRDefault="00892139" w:rsidP="00892139">
      <w:pPr>
        <w:rPr>
          <w:rtl/>
        </w:rPr>
      </w:pPr>
    </w:p>
    <w:p w14:paraId="4D0F6D8E" w14:textId="77777777" w:rsidR="00892139" w:rsidRDefault="00892139" w:rsidP="00892139">
      <w:pPr>
        <w:rPr>
          <w:rtl/>
        </w:rPr>
      </w:pPr>
    </w:p>
    <w:p w14:paraId="63EAC6C9" w14:textId="77777777" w:rsidR="00892139" w:rsidRDefault="00892139" w:rsidP="00892139">
      <w:pPr>
        <w:rPr>
          <w:rtl/>
        </w:rPr>
      </w:pPr>
    </w:p>
    <w:p w14:paraId="40D903EE" w14:textId="77777777" w:rsidR="00892139" w:rsidRDefault="00892139" w:rsidP="00892139">
      <w:pPr>
        <w:rPr>
          <w:rtl/>
        </w:rPr>
      </w:pPr>
    </w:p>
    <w:p w14:paraId="6078A56A" w14:textId="77777777" w:rsidR="00892139" w:rsidRDefault="00892139" w:rsidP="00892139">
      <w:pPr>
        <w:rPr>
          <w:rtl/>
        </w:rPr>
      </w:pPr>
    </w:p>
    <w:p w14:paraId="0F6EB930" w14:textId="77777777" w:rsidR="00892139" w:rsidRDefault="00892139" w:rsidP="00892139">
      <w:pPr>
        <w:rPr>
          <w:rtl/>
        </w:rPr>
      </w:pPr>
    </w:p>
    <w:p w14:paraId="25C32C93" w14:textId="77777777" w:rsidR="00892139" w:rsidRDefault="00892139" w:rsidP="00892139">
      <w:pPr>
        <w:rPr>
          <w:rtl/>
        </w:rPr>
      </w:pPr>
    </w:p>
    <w:p w14:paraId="4B91B77A" w14:textId="77777777" w:rsidR="00892139" w:rsidRDefault="00892139" w:rsidP="00892139">
      <w:pPr>
        <w:tabs>
          <w:tab w:val="left" w:pos="3171"/>
        </w:tabs>
        <w:rPr>
          <w:noProof/>
          <w:sz w:val="22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993088" behindDoc="0" locked="0" layoutInCell="1" allowOverlap="1" wp14:anchorId="3C131959" wp14:editId="43C03416">
            <wp:simplePos x="0" y="0"/>
            <wp:positionH relativeFrom="column">
              <wp:posOffset>-93345</wp:posOffset>
            </wp:positionH>
            <wp:positionV relativeFrom="paragraph">
              <wp:posOffset>198755</wp:posOffset>
            </wp:positionV>
            <wp:extent cx="4925695" cy="3752215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3" b="14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38A660" w14:textId="77777777" w:rsidR="00892139" w:rsidRDefault="00892139" w:rsidP="00892139">
      <w:pPr>
        <w:tabs>
          <w:tab w:val="left" w:pos="3171"/>
        </w:tabs>
        <w:rPr>
          <w:szCs w:val="34"/>
          <w:rtl/>
        </w:rPr>
      </w:pPr>
      <w:r>
        <w:tab/>
      </w:r>
    </w:p>
    <w:p w14:paraId="08538FAA" w14:textId="77777777" w:rsidR="00892139" w:rsidRDefault="00892139" w:rsidP="00892139">
      <w:pPr>
        <w:bidi w:val="0"/>
        <w:spacing w:after="160" w:line="254" w:lineRule="auto"/>
        <w:jc w:val="left"/>
        <w:rPr>
          <w:rtl/>
        </w:rPr>
        <w:sectPr w:rsidR="0089213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20" w:footer="397" w:gutter="0"/>
          <w:pgNumType w:start="0"/>
          <w:cols w:space="720"/>
        </w:sect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994112" behindDoc="0" locked="0" layoutInCell="1" allowOverlap="1" wp14:anchorId="3F9B1825" wp14:editId="3BFA095A">
                <wp:simplePos x="0" y="0"/>
                <wp:positionH relativeFrom="column">
                  <wp:posOffset>-1179195</wp:posOffset>
                </wp:positionH>
                <wp:positionV relativeFrom="paragraph">
                  <wp:posOffset>3108325</wp:posOffset>
                </wp:positionV>
                <wp:extent cx="8276590" cy="459105"/>
                <wp:effectExtent l="57150" t="38100" r="48260" b="7429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459105"/>
                          <a:chOff x="0" y="0"/>
                          <a:chExt cx="8276896" cy="819806"/>
                        </a:xfrm>
                      </wpg:grpSpPr>
                      <wps:wsp>
                        <wps:cNvPr id="1377837403" name="مستطيل 7620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420985" name="مستطيل 85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7809D" id="Group 45" o:spid="_x0000_s1026" style="position:absolute;margin-left:-92.85pt;margin-top:244.75pt;width:651.7pt;height:36.15pt;z-index:251994112;mso-height-relative:margin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">
                <v:rect id="مستطيل 7620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85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</w:p>
    <w:p w14:paraId="08BB179F" w14:textId="77777777" w:rsidR="00D80F3F" w:rsidRDefault="00D80F3F" w:rsidP="00B37BEB">
      <w:pPr>
        <w:spacing w:line="276" w:lineRule="auto"/>
        <w:rPr>
          <w:sz w:val="40"/>
          <w:szCs w:val="44"/>
          <w:rtl/>
          <w:lang w:bidi="ar-SY"/>
        </w:rPr>
      </w:pPr>
    </w:p>
    <w:p w14:paraId="0C85DE58" w14:textId="77777777" w:rsidR="00892139" w:rsidRDefault="00892139" w:rsidP="00B37BEB">
      <w:pPr>
        <w:spacing w:line="276" w:lineRule="auto"/>
        <w:rPr>
          <w:sz w:val="40"/>
          <w:szCs w:val="44"/>
          <w:rtl/>
          <w:lang w:bidi="ar-SY"/>
        </w:rPr>
      </w:pPr>
    </w:p>
    <w:tbl>
      <w:tblPr>
        <w:tblStyle w:val="5-51"/>
        <w:bidiVisual/>
        <w:tblW w:w="10364" w:type="dxa"/>
        <w:tblInd w:w="-819" w:type="dxa"/>
        <w:tblBorders>
          <w:top w:val="thinThickSmallGap" w:sz="24" w:space="0" w:color="00CC99"/>
          <w:left w:val="thinThickSmallGap" w:sz="24" w:space="0" w:color="00CC99"/>
          <w:bottom w:val="thinThickSmallGap" w:sz="24" w:space="0" w:color="00CC99"/>
          <w:right w:val="thinThickSmallGap" w:sz="24" w:space="0" w:color="00CC99"/>
          <w:insideH w:val="single" w:sz="12" w:space="0" w:color="00CC99"/>
          <w:insideV w:val="single" w:sz="12" w:space="0" w:color="00CC9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32"/>
        <w:gridCol w:w="8832"/>
      </w:tblGrid>
      <w:tr w:rsidR="00892139" w:rsidRPr="00E17203" w14:paraId="5651043F" w14:textId="77777777" w:rsidTr="003D1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14:paraId="06AF9690" w14:textId="77777777" w:rsidR="00892139" w:rsidRPr="00C1705E" w:rsidRDefault="00892139" w:rsidP="00996D88">
            <w:pPr>
              <w:spacing w:before="180" w:after="180" w:line="240" w:lineRule="auto"/>
              <w:jc w:val="center"/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</w:pPr>
            <w:r w:rsidRPr="00C1705E"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  <w:t>اسم البرنامج</w:t>
            </w:r>
          </w:p>
        </w:tc>
        <w:tc>
          <w:tcPr>
            <w:tcW w:w="883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14:paraId="192FB575" w14:textId="44669162" w:rsidR="00892139" w:rsidRPr="00C1705E" w:rsidRDefault="00996D88" w:rsidP="00996D88">
            <w:pPr>
              <w:spacing w:before="180" w:after="18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color w:val="002060"/>
                <w:sz w:val="36"/>
                <w:szCs w:val="36"/>
                <w:rtl/>
              </w:rPr>
            </w:pPr>
            <w:hyperlink r:id="rId15" w:history="1">
              <w:r w:rsidR="00892139" w:rsidRPr="00996D88">
                <w:rPr>
                  <w:rStyle w:val="Hyperlink"/>
                  <w:rFonts w:ascii="Adobe Arabic" w:hAnsi="Adobe Arabic" w:cs="Adobe Arabic"/>
                  <w:b w:val="0"/>
                  <w:bCs w:val="0"/>
                  <w:sz w:val="36"/>
                  <w:szCs w:val="36"/>
                  <w:rtl/>
                </w:rPr>
                <w:t xml:space="preserve">تطوير القيادة الإدارية </w:t>
              </w:r>
              <w:r w:rsidR="00892139" w:rsidRPr="00996D88">
                <w:rPr>
                  <w:rStyle w:val="Hyperlink"/>
                  <w:rFonts w:ascii="Adobe Arabic" w:hAnsi="Adobe Arabic" w:cs="Adobe Arabic" w:hint="cs"/>
                  <w:b w:val="0"/>
                  <w:bCs w:val="0"/>
                  <w:sz w:val="36"/>
                  <w:szCs w:val="36"/>
                  <w:rtl/>
                </w:rPr>
                <w:t>وتخطيط</w:t>
              </w:r>
              <w:r w:rsidR="00892139" w:rsidRPr="00996D88">
                <w:rPr>
                  <w:rStyle w:val="Hyperlink"/>
                  <w:rFonts w:ascii="Adobe Arabic" w:hAnsi="Adobe Arabic" w:cs="Adobe Arabic"/>
                  <w:b w:val="0"/>
                  <w:bCs w:val="0"/>
                  <w:sz w:val="36"/>
                  <w:szCs w:val="36"/>
                  <w:rtl/>
                </w:rPr>
                <w:t xml:space="preserve"> التعاقب القيادي</w:t>
              </w:r>
            </w:hyperlink>
          </w:p>
        </w:tc>
      </w:tr>
      <w:tr w:rsidR="00892139" w:rsidRPr="00E17203" w14:paraId="5231A852" w14:textId="77777777" w:rsidTr="003D1A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  <w:tcBorders>
              <w:left w:val="none" w:sz="0" w:space="0" w:color="auto"/>
            </w:tcBorders>
            <w:shd w:val="clear" w:color="auto" w:fill="FFFFFF" w:themeFill="background1"/>
            <w:vAlign w:val="center"/>
          </w:tcPr>
          <w:p w14:paraId="7D1CCE4F" w14:textId="77777777" w:rsidR="00892139" w:rsidRPr="00C1705E" w:rsidRDefault="00892139" w:rsidP="003D1A38">
            <w:pPr>
              <w:jc w:val="center"/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</w:pPr>
            <w:r w:rsidRPr="00C1705E"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  <w:t>الهدف العام</w:t>
            </w:r>
          </w:p>
        </w:tc>
        <w:tc>
          <w:tcPr>
            <w:tcW w:w="8832" w:type="dxa"/>
            <w:shd w:val="clear" w:color="auto" w:fill="FFFFFF" w:themeFill="background1"/>
            <w:vAlign w:val="center"/>
          </w:tcPr>
          <w:p w14:paraId="55239C57" w14:textId="77777777" w:rsidR="00892139" w:rsidRPr="00B21A45" w:rsidRDefault="00892139" w:rsidP="003D1A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AE0F8C">
              <w:rPr>
                <w:rFonts w:ascii="Adobe Arabic" w:hAnsi="Adobe Arabic" w:cs="Adobe Arabic"/>
                <w:color w:val="002060"/>
                <w:sz w:val="36"/>
                <w:szCs w:val="36"/>
                <w:rtl/>
              </w:rPr>
              <w:t xml:space="preserve">فهم أساسيات التطوير الوظيفي </w:t>
            </w:r>
            <w:r w:rsidRPr="00AE0F8C">
              <w:rPr>
                <w:rFonts w:ascii="Adobe Arabic" w:hAnsi="Adobe Arabic" w:cs="Adobe Arabic" w:hint="cs"/>
                <w:color w:val="002060"/>
                <w:sz w:val="36"/>
                <w:szCs w:val="36"/>
                <w:rtl/>
              </w:rPr>
              <w:t>و</w:t>
            </w:r>
            <w:r>
              <w:rPr>
                <w:rFonts w:ascii="Adobe Arabic" w:hAnsi="Adobe Arabic" w:cs="Adobe Arabic" w:hint="cs"/>
                <w:color w:val="002060"/>
                <w:sz w:val="36"/>
                <w:szCs w:val="36"/>
                <w:rtl/>
              </w:rPr>
              <w:t xml:space="preserve">أهمية </w:t>
            </w:r>
            <w:r w:rsidRPr="00AE0F8C">
              <w:rPr>
                <w:rFonts w:ascii="Adobe Arabic" w:hAnsi="Adobe Arabic" w:cs="Adobe Arabic"/>
                <w:color w:val="002060"/>
                <w:sz w:val="36"/>
                <w:szCs w:val="36"/>
                <w:rtl/>
              </w:rPr>
              <w:t>تخطيط التعاقب القيادي</w:t>
            </w:r>
          </w:p>
        </w:tc>
      </w:tr>
      <w:tr w:rsidR="00892139" w:rsidRPr="00E17203" w14:paraId="6238ED4F" w14:textId="77777777" w:rsidTr="003D1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  <w:tcBorders>
              <w:left w:val="none" w:sz="0" w:space="0" w:color="auto"/>
            </w:tcBorders>
            <w:shd w:val="clear" w:color="auto" w:fill="FFFFFF" w:themeFill="background1"/>
            <w:vAlign w:val="center"/>
          </w:tcPr>
          <w:p w14:paraId="56132F26" w14:textId="77777777" w:rsidR="00892139" w:rsidRPr="00C1705E" w:rsidRDefault="00892139" w:rsidP="003D1A38">
            <w:pPr>
              <w:jc w:val="center"/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</w:pPr>
            <w:r w:rsidRPr="00C1705E"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  <w:t>الأهداف التفصيلية</w:t>
            </w:r>
          </w:p>
        </w:tc>
        <w:tc>
          <w:tcPr>
            <w:tcW w:w="8832" w:type="dxa"/>
            <w:shd w:val="clear" w:color="auto" w:fill="FFFFFF" w:themeFill="background1"/>
            <w:vAlign w:val="center"/>
          </w:tcPr>
          <w:p w14:paraId="3904AB15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دراسة مفهوم تطوير القيادة الإدارية.</w:t>
            </w:r>
          </w:p>
          <w:p w14:paraId="03241C26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 xml:space="preserve">دور القيادة الإدارية </w:t>
            </w:r>
            <w:r w:rsidRPr="00AE0F8C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في</w:t>
            </w: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 xml:space="preserve"> نجاح المؤسسة</w:t>
            </w:r>
          </w:p>
          <w:p w14:paraId="1B589747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واجبات القيادة</w:t>
            </w:r>
          </w:p>
          <w:p w14:paraId="30B03E7C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التعرف على مفهوم تخطيط تعاقب القيادات.</w:t>
            </w:r>
          </w:p>
          <w:p w14:paraId="7459F4A9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توضيح الفــرق بــن تخطيط التعاقــب القيــادي والإحلال الوظيفــي.</w:t>
            </w:r>
          </w:p>
          <w:p w14:paraId="3A0BDA86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إبراز أهمية تخطيط تعاقب القيادات.</w:t>
            </w:r>
          </w:p>
          <w:p w14:paraId="73CB2C81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الاطلاع على أدوات ومزايا التخطيط للتعاقب القيادي</w:t>
            </w:r>
          </w:p>
          <w:p w14:paraId="54774B4C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تحديد متطلبات عملية تخطيط التعاقب القيادي.</w:t>
            </w:r>
          </w:p>
          <w:p w14:paraId="7F9074F4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التعرف على منهجية التعاقب الوظيفي.</w:t>
            </w:r>
          </w:p>
          <w:p w14:paraId="63E3A661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التعرف على مبررات ومعوقات التخطيط للتعاقب القيادي.</w:t>
            </w:r>
          </w:p>
          <w:p w14:paraId="2F72CD40" w14:textId="77777777" w:rsidR="00892139" w:rsidRPr="00AE0F8C" w:rsidRDefault="00892139" w:rsidP="003D1A38">
            <w:pPr>
              <w:pStyle w:val="a5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  <w:t>التعرف على العوامل الداعمة تخطيط التعاقب القيادي.</w:t>
            </w:r>
          </w:p>
        </w:tc>
      </w:tr>
      <w:tr w:rsidR="00892139" w:rsidRPr="00E17203" w14:paraId="4A5ED957" w14:textId="77777777" w:rsidTr="003D1A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  <w:tcBorders>
              <w:left w:val="none" w:sz="0" w:space="0" w:color="auto"/>
            </w:tcBorders>
            <w:shd w:val="clear" w:color="auto" w:fill="FFFFFF" w:themeFill="background1"/>
            <w:vAlign w:val="center"/>
          </w:tcPr>
          <w:p w14:paraId="3CF4E078" w14:textId="77777777" w:rsidR="00892139" w:rsidRPr="00C1705E" w:rsidRDefault="00892139" w:rsidP="003D1A38">
            <w:pPr>
              <w:jc w:val="center"/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</w:pPr>
            <w:r w:rsidRPr="00C1705E"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  <w:t>الفئة المستهدفة</w:t>
            </w:r>
          </w:p>
        </w:tc>
        <w:tc>
          <w:tcPr>
            <w:tcW w:w="8832" w:type="dxa"/>
            <w:shd w:val="clear" w:color="auto" w:fill="FFFFFF" w:themeFill="background1"/>
            <w:vAlign w:val="center"/>
          </w:tcPr>
          <w:p w14:paraId="19541D3C" w14:textId="77777777" w:rsidR="00892139" w:rsidRPr="00AE0F8C" w:rsidRDefault="00892139" w:rsidP="003D1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color w:val="002060"/>
                <w:sz w:val="36"/>
                <w:szCs w:val="36"/>
                <w:rtl/>
                <w:lang w:bidi="ar-SY"/>
              </w:rPr>
            </w:pPr>
            <w:r w:rsidRPr="00AE0F8C">
              <w:rPr>
                <w:rFonts w:ascii="Adobe Arabic" w:hAnsi="Adobe Arabic" w:cs="Adobe Arabic"/>
                <w:color w:val="002060"/>
                <w:sz w:val="36"/>
                <w:szCs w:val="36"/>
                <w:rtl/>
                <w:lang w:bidi="ar-SY"/>
              </w:rPr>
              <w:t>•</w:t>
            </w:r>
            <w:r>
              <w:rPr>
                <w:rFonts w:ascii="Adobe Arabic" w:hAnsi="Adobe Arabic" w:cs="Adobe Arabic" w:hint="cs"/>
                <w:color w:val="002060"/>
                <w:sz w:val="36"/>
                <w:szCs w:val="36"/>
                <w:rtl/>
                <w:lang w:bidi="ar-SY"/>
              </w:rPr>
              <w:t xml:space="preserve"> </w:t>
            </w:r>
            <w:r w:rsidRPr="00AE0F8C">
              <w:rPr>
                <w:rFonts w:ascii="Adobe Arabic" w:hAnsi="Adobe Arabic" w:cs="Adobe Arabic"/>
                <w:color w:val="002060"/>
                <w:sz w:val="36"/>
                <w:szCs w:val="36"/>
                <w:rtl/>
                <w:lang w:bidi="ar-SY"/>
              </w:rPr>
              <w:t>المدراء التنفيذين ورؤساء الأقسام الإداريين الذين يرغبون في زيادة أو تعميق فهمهم بالمفاهيم بتطوير القيادة الإدارية والتخطيط للتعاقب القيادي.</w:t>
            </w:r>
          </w:p>
          <w:p w14:paraId="4AF23EC5" w14:textId="77777777" w:rsidR="00892139" w:rsidRPr="00C1705E" w:rsidRDefault="00892139" w:rsidP="003D1A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color w:val="002060"/>
                <w:sz w:val="36"/>
                <w:szCs w:val="36"/>
                <w:rtl/>
              </w:rPr>
            </w:pPr>
            <w:r w:rsidRPr="00AE0F8C">
              <w:rPr>
                <w:rFonts w:ascii="Adobe Arabic" w:hAnsi="Adobe Arabic" w:cs="Adobe Arabic"/>
                <w:color w:val="002060"/>
                <w:sz w:val="36"/>
                <w:szCs w:val="36"/>
                <w:rtl/>
                <w:lang w:bidi="ar-SY"/>
              </w:rPr>
              <w:t>•</w:t>
            </w:r>
            <w:r>
              <w:rPr>
                <w:rFonts w:ascii="Adobe Arabic" w:hAnsi="Adobe Arabic" w:cs="Adobe Arabic" w:hint="cs"/>
                <w:color w:val="002060"/>
                <w:sz w:val="36"/>
                <w:szCs w:val="36"/>
                <w:rtl/>
                <w:lang w:bidi="ar-SY"/>
              </w:rPr>
              <w:t xml:space="preserve"> </w:t>
            </w:r>
            <w:r w:rsidRPr="00AE0F8C">
              <w:rPr>
                <w:rFonts w:ascii="Adobe Arabic" w:hAnsi="Adobe Arabic" w:cs="Adobe Arabic"/>
                <w:color w:val="002060"/>
                <w:sz w:val="36"/>
                <w:szCs w:val="36"/>
                <w:rtl/>
                <w:lang w:bidi="ar-SY"/>
              </w:rPr>
              <w:t>المدراء ورؤساء الأقسام الإداريين وغيرهم من الأشخاص الذين يستخدمون المعلومات الادارية في اتخاذ القرارات أو يقدمون تقارير عن أدائهم للإدارات العليا.</w:t>
            </w:r>
          </w:p>
        </w:tc>
      </w:tr>
      <w:tr w:rsidR="00892139" w:rsidRPr="00E17203" w14:paraId="4EFA85FC" w14:textId="77777777" w:rsidTr="003D1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  <w:tcBorders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14:paraId="33C4CD47" w14:textId="77777777" w:rsidR="00892139" w:rsidRPr="00C1705E" w:rsidRDefault="00892139" w:rsidP="003D1A38">
            <w:pPr>
              <w:jc w:val="center"/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</w:pPr>
            <w:r w:rsidRPr="00C1705E">
              <w:rPr>
                <w:rFonts w:ascii="Adobe Arabic" w:hAnsi="Adobe Arabic" w:cs="Adobe Arabic"/>
                <w:color w:val="C00000"/>
                <w:sz w:val="36"/>
                <w:szCs w:val="36"/>
                <w:rtl/>
              </w:rPr>
              <w:t>مدة البرنامج</w:t>
            </w:r>
          </w:p>
        </w:tc>
        <w:tc>
          <w:tcPr>
            <w:tcW w:w="8832" w:type="dxa"/>
            <w:shd w:val="clear" w:color="auto" w:fill="FFFFFF" w:themeFill="background1"/>
            <w:vAlign w:val="center"/>
          </w:tcPr>
          <w:p w14:paraId="2003DB23" w14:textId="77777777" w:rsidR="00892139" w:rsidRPr="00C1705E" w:rsidRDefault="00892139" w:rsidP="003D1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color w:val="002060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color w:val="002060"/>
                <w:sz w:val="36"/>
                <w:szCs w:val="36"/>
                <w:rtl/>
              </w:rPr>
              <w:t>3</w:t>
            </w:r>
            <w:r w:rsidRPr="00C1705E">
              <w:rPr>
                <w:rFonts w:ascii="Adobe Arabic" w:hAnsi="Adobe Arabic" w:cs="Adobe Arabic"/>
                <w:color w:val="002060"/>
                <w:sz w:val="36"/>
                <w:szCs w:val="36"/>
                <w:rtl/>
              </w:rPr>
              <w:t xml:space="preserve"> أيام </w:t>
            </w:r>
            <w:r>
              <w:rPr>
                <w:rFonts w:ascii="Adobe Arabic" w:hAnsi="Adobe Arabic" w:cs="Adobe Arabic" w:hint="cs"/>
                <w:color w:val="002060"/>
                <w:sz w:val="36"/>
                <w:szCs w:val="36"/>
                <w:rtl/>
              </w:rPr>
              <w:t>15</w:t>
            </w:r>
            <w:r w:rsidRPr="00C1705E">
              <w:rPr>
                <w:rFonts w:ascii="Adobe Arabic" w:hAnsi="Adobe Arabic" w:cs="Adobe Arabic"/>
                <w:color w:val="002060"/>
                <w:sz w:val="36"/>
                <w:szCs w:val="36"/>
                <w:rtl/>
              </w:rPr>
              <w:t xml:space="preserve"> ساعة</w:t>
            </w:r>
          </w:p>
        </w:tc>
      </w:tr>
    </w:tbl>
    <w:p w14:paraId="7BF2FE31" w14:textId="77777777" w:rsidR="00FB756E" w:rsidRDefault="00FB756E" w:rsidP="00B37BEB">
      <w:pPr>
        <w:spacing w:line="276" w:lineRule="auto"/>
        <w:rPr>
          <w:sz w:val="40"/>
          <w:szCs w:val="44"/>
          <w:rtl/>
          <w:lang w:bidi="ar-SY"/>
        </w:rPr>
      </w:pPr>
    </w:p>
    <w:p w14:paraId="340EA25A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3077169C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63AB3630" w14:textId="77777777" w:rsidR="00D80F3F" w:rsidRDefault="00D80F3F" w:rsidP="00D80F3F">
      <w:pPr>
        <w:rPr>
          <w:sz w:val="40"/>
          <w:szCs w:val="44"/>
          <w:rtl/>
          <w:lang w:bidi="ar-SY"/>
        </w:rPr>
      </w:pPr>
    </w:p>
    <w:p w14:paraId="3A4AAF45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5E32D01E" w14:textId="77777777" w:rsidR="00CF7647" w:rsidRDefault="00CF7647" w:rsidP="00DF73E5">
      <w:pPr>
        <w:rPr>
          <w:sz w:val="40"/>
          <w:szCs w:val="44"/>
          <w:rtl/>
          <w:lang w:bidi="ar-SY"/>
        </w:rPr>
      </w:pPr>
    </w:p>
    <w:p w14:paraId="2F401236" w14:textId="77777777" w:rsidR="00DC2CFD" w:rsidRPr="00DC2CFD" w:rsidRDefault="00C67068" w:rsidP="00DF73E5">
      <w:pPr>
        <w:rPr>
          <w:sz w:val="40"/>
          <w:szCs w:val="44"/>
          <w:rtl/>
          <w:lang w:bidi="ar-SY"/>
        </w:rPr>
      </w:pPr>
      <w:r w:rsidRPr="00DC2CFD">
        <w:rPr>
          <w:noProof/>
          <w:sz w:val="40"/>
          <w:szCs w:val="44"/>
          <w:rtl/>
        </w:rPr>
        <mc:AlternateContent>
          <mc:Choice Requires="wpg">
            <w:drawing>
              <wp:anchor distT="0" distB="0" distL="114300" distR="114300" simplePos="0" relativeHeight="251982848" behindDoc="0" locked="0" layoutInCell="1" allowOverlap="1" wp14:anchorId="0245873C" wp14:editId="4061AB7D">
                <wp:simplePos x="0" y="0"/>
                <wp:positionH relativeFrom="column">
                  <wp:posOffset>435904</wp:posOffset>
                </wp:positionH>
                <wp:positionV relativeFrom="paragraph">
                  <wp:posOffset>283210</wp:posOffset>
                </wp:positionV>
                <wp:extent cx="1847215" cy="1484630"/>
                <wp:effectExtent l="0" t="0" r="635" b="1270"/>
                <wp:wrapNone/>
                <wp:docPr id="87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215" cy="1484630"/>
                          <a:chOff x="0" y="0"/>
                          <a:chExt cx="1910380" cy="1617980"/>
                        </a:xfrm>
                      </wpg:grpSpPr>
                      <wpg:grpSp>
                        <wpg:cNvPr id="88" name="Group 88"/>
                        <wpg:cNvGrpSpPr/>
                        <wpg:grpSpPr>
                          <a:xfrm>
                            <a:off x="0" y="0"/>
                            <a:ext cx="1910380" cy="1617980"/>
                            <a:chOff x="-39091" y="7815"/>
                            <a:chExt cx="1911036" cy="1617980"/>
                          </a:xfrm>
                        </wpg:grpSpPr>
                        <pic:pic xmlns:pic="http://schemas.openxmlformats.org/drawingml/2006/picture">
                          <pic:nvPicPr>
                            <pic:cNvPr id="89" name="Picture 8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60" y="7815"/>
                              <a:ext cx="1848485" cy="1617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90" name="Group 90"/>
                          <wpg:cNvGrpSpPr/>
                          <wpg:grpSpPr>
                            <a:xfrm>
                              <a:off x="-39091" y="359251"/>
                              <a:ext cx="1825984" cy="1016053"/>
                              <a:chOff x="132845" y="281208"/>
                              <a:chExt cx="1826043" cy="1016434"/>
                            </a:xfrm>
                          </wpg:grpSpPr>
                          <wps:wsp>
                            <wps:cNvPr id="91" name="Rectangle 91"/>
                            <wps:cNvSpPr/>
                            <wps:spPr>
                              <a:xfrm>
                                <a:off x="974804" y="957027"/>
                                <a:ext cx="984084" cy="34061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92BE9A9" w14:textId="77777777" w:rsidR="00DC2CFD" w:rsidRPr="00DC2CF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C00000"/>
                                      <w:szCs w:val="28"/>
                                      <w:rtl/>
                                      <w:lang w:bidi="ar-EG"/>
                                    </w:rPr>
                                  </w:pPr>
                                  <w:r w:rsidRPr="00DC2CFD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C00000"/>
                                      <w:szCs w:val="28"/>
                                      <w:rtl/>
                                      <w:lang w:bidi="ar-EG"/>
                                    </w:rPr>
                                    <w:t>دليل المتدرب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Plain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Rectangle 92"/>
                            <wps:cNvSpPr/>
                            <wps:spPr>
                              <a:xfrm>
                                <a:off x="187574" y="281208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4CB5FE1" w14:textId="77777777" w:rsidR="00DC2CFD" w:rsidRPr="0025191D" w:rsidRDefault="00892139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62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Rectangle 93"/>
                            <wps:cNvSpPr/>
                            <wps:spPr>
                              <a:xfrm>
                                <a:off x="132845" y="695877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DC62A8C" w14:textId="77777777" w:rsidR="00DC2CFD" w:rsidRPr="0025191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 w:rsidRPr="0025191D"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صفحة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pic:pic xmlns:pic="http://schemas.openxmlformats.org/drawingml/2006/picture">
                        <pic:nvPicPr>
                          <pic:cNvPr id="94" name="Picture 94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2801" y="218013"/>
                            <a:ext cx="720243" cy="777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45873C" id="Group 87" o:spid="_x0000_s1029" style="position:absolute;left:0;text-align:left;margin-left:34.3pt;margin-top:22.3pt;width:145.45pt;height:116.9pt;z-index:251982848;mso-width-relative:margin;mso-height-relative:margin" coordsize="19103,16179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">
                <v:group id="Group 88" o:spid="_x0000_s1030" style="position:absolute;width:19103;height:16179" coordorigin="-390,78" coordsize="19110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Picture 89" o:spid="_x0000_s1031" type="#_x0000_t75" style="position:absolute;left:234;top:78;width:18485;height:16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">
                    <v:imagedata r:id="rId18" o:title=""/>
                  </v:shape>
                  <v:group id="Group 90" o:spid="_x0000_s1032" style="position:absolute;left:-390;top:3592;width:18258;height:10161" coordorigin="1328,2812" coordsize="18260,10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rect id="Rectangle 91" o:spid="_x0000_s1033" style="position:absolute;left:9748;top:9570;width:9840;height:34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" filled="f" stroked="f" strokeweight="1pt">
                      <v:textbox>
                        <w:txbxContent>
                          <w:p w14:paraId="392BE9A9" w14:textId="77777777" w:rsidR="00DC2CFD" w:rsidRPr="00DC2CF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Cs w:val="28"/>
                                <w:rtl/>
                                <w:lang w:bidi="ar-EG"/>
                              </w:rPr>
                            </w:pPr>
                            <w:r w:rsidRPr="00DC2CF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C00000"/>
                                <w:szCs w:val="28"/>
                                <w:rtl/>
                                <w:lang w:bidi="ar-EG"/>
                              </w:rPr>
                              <w:t>دليل المتدرب</w:t>
                            </w:r>
                          </w:p>
                        </w:txbxContent>
                      </v:textbox>
                    </v:rect>
                    <v:rect id="Rectangle 92" o:spid="_x0000_s1034" style="position:absolute;left:1875;top:2812;width:9432;height:4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Sze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bFH6/pB8gVz8AAAD//wMAUEsBAi0AFAAGAAgAAAAhANvh9svuAAAAhQEAABMAAAAAAAAAAAAA&#10;AAAAAAAAAFtDb250ZW50X1R5cGVzXS54bWxQSwECLQAUAAYACAAAACEAWvQsW78AAAAVAQAACwAA&#10;AAAAAAAAAAAAAAAfAQAAX3JlbHMvLnJlbHNQSwECLQAUAAYACAAAACEA7pks3sMAAADbAAAADwAA&#10;AAAAAAAAAAAAAAAHAgAAZHJzL2Rvd25yZXYueG1sUEsFBgAAAAADAAMAtwAAAPcCAAAAAA==&#10;" filled="f" stroked="f" strokeweight="1pt">
                      <v:textbox>
                        <w:txbxContent>
                          <w:p w14:paraId="44CB5FE1" w14:textId="77777777" w:rsidR="00DC2CFD" w:rsidRPr="0025191D" w:rsidRDefault="00892139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62</w:t>
                            </w:r>
                          </w:p>
                        </w:txbxContent>
                      </v:textbox>
                    </v:rect>
                    <v:rect id="Rectangle 93" o:spid="_x0000_s1035" style="position:absolute;left:1328;top:6958;width:9432;height:41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" filled="f" stroked="f" strokeweight="1pt">
                      <v:textbox>
                        <w:txbxContent>
                          <w:p w14:paraId="6DC62A8C" w14:textId="77777777" w:rsidR="00DC2CFD" w:rsidRPr="0025191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 w:rsidRPr="0025191D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صفحة</w:t>
                            </w:r>
                          </w:p>
                        </w:txbxContent>
                      </v:textbox>
                    </v:rect>
                  </v:group>
                </v:group>
                <v:shape id="Picture 94" o:spid="_x0000_s1036" type="#_x0000_t75" style="position:absolute;left:9428;top:2180;width:7202;height:77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">
                  <v:imagedata r:id="rId19" o:title=""/>
                </v:shape>
              </v:group>
            </w:pict>
          </mc:Fallback>
        </mc:AlternateContent>
      </w:r>
      <w:r w:rsidRPr="00DC2CFD">
        <w:rPr>
          <w:noProof/>
          <w:sz w:val="40"/>
          <w:szCs w:val="44"/>
          <w:rtl/>
        </w:rPr>
        <mc:AlternateContent>
          <mc:Choice Requires="wpg">
            <w:drawing>
              <wp:anchor distT="0" distB="0" distL="114300" distR="114300" simplePos="0" relativeHeight="251986944" behindDoc="0" locked="0" layoutInCell="1" allowOverlap="1" wp14:anchorId="7DFCB812" wp14:editId="632E7D54">
                <wp:simplePos x="0" y="0"/>
                <wp:positionH relativeFrom="column">
                  <wp:posOffset>3795395</wp:posOffset>
                </wp:positionH>
                <wp:positionV relativeFrom="paragraph">
                  <wp:posOffset>2183130</wp:posOffset>
                </wp:positionV>
                <wp:extent cx="1826895" cy="1484630"/>
                <wp:effectExtent l="0" t="0" r="1905" b="127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6895" cy="1484630"/>
                          <a:chOff x="24902" y="0"/>
                          <a:chExt cx="2298563" cy="1867535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24902" y="0"/>
                            <a:ext cx="2298563" cy="1867535"/>
                            <a:chOff x="-18610" y="7815"/>
                            <a:chExt cx="1890555" cy="1617980"/>
                          </a:xfrm>
                        </wpg:grpSpPr>
                        <pic:pic xmlns:pic="http://schemas.openxmlformats.org/drawingml/2006/picture">
                          <pic:nvPicPr>
                            <pic:cNvPr id="26" name="Picture 2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60" y="7815"/>
                              <a:ext cx="1848485" cy="1617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31" name="Group 31"/>
                          <wpg:cNvGrpSpPr/>
                          <wpg:grpSpPr>
                            <a:xfrm>
                              <a:off x="-18610" y="359251"/>
                              <a:ext cx="1853419" cy="1077856"/>
                              <a:chOff x="153326" y="281208"/>
                              <a:chExt cx="1853478" cy="1078260"/>
                            </a:xfrm>
                          </wpg:grpSpPr>
                          <wps:wsp>
                            <wps:cNvPr id="32" name="Rectangle 32"/>
                            <wps:cNvSpPr/>
                            <wps:spPr>
                              <a:xfrm>
                                <a:off x="880659" y="1014016"/>
                                <a:ext cx="1126145" cy="345452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AA077D" w14:textId="77777777" w:rsidR="00DC2CFD" w:rsidRPr="00DC2CF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  <w:lang w:bidi="ar-EG"/>
                                    </w:rPr>
                                  </w:pPr>
                                  <w:r w:rsidRPr="00DC2CF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  <w:lang w:bidi="ar-EG"/>
                                    </w:rPr>
                                    <w:t>شرائح عرض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Plain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Rectangle 33"/>
                            <wps:cNvSpPr/>
                            <wps:spPr>
                              <a:xfrm>
                                <a:off x="187574" y="281208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F9A25F2" w14:textId="77777777" w:rsidR="00DC2CFD" w:rsidRPr="0025191D" w:rsidRDefault="00892139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90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Rectangle 34"/>
                            <wps:cNvSpPr/>
                            <wps:spPr>
                              <a:xfrm>
                                <a:off x="153326" y="682330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1A11184" w14:textId="77777777" w:rsidR="00DC2CFD" w:rsidRPr="0025191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شريحة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pic:pic xmlns:pic="http://schemas.openxmlformats.org/drawingml/2006/picture">
                        <pic:nvPicPr>
                          <pic:cNvPr id="35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print">
                            <a:clrChange>
                              <a:clrFrom>
                                <a:srgbClr val="F8F8F8"/>
                              </a:clrFrom>
                              <a:clrTo>
                                <a:srgbClr val="F8F8F8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111" t="14444" r="30000" b="13175"/>
                          <a:stretch/>
                        </pic:blipFill>
                        <pic:spPr>
                          <a:xfrm>
                            <a:off x="1195753" y="382954"/>
                            <a:ext cx="754380" cy="7010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FCB812" id="Group 24" o:spid="_x0000_s1037" style="position:absolute;left:0;text-align:left;margin-left:298.85pt;margin-top:171.9pt;width:143.85pt;height:116.9pt;z-index:251986944;mso-width-relative:margin;mso-height-relative:margin" coordorigin="249" coordsize="22985,18675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">
                <v:group id="Group 25" o:spid="_x0000_s1038" style="position:absolute;left:249;width:22985;height:18675" coordorigin="-186,78" coordsize="18905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Picture 26" o:spid="_x0000_s1039" type="#_x0000_t75" style="position:absolute;left:234;top:78;width:18485;height:16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">
                    <v:imagedata r:id="rId18" o:title=""/>
                  </v:shape>
                  <v:group id="Group 31" o:spid="_x0000_s1040" style="position:absolute;left:-186;top:3592;width:18534;height:10779" coordorigin="1533,2812" coordsize="18534,1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rect id="Rectangle 32" o:spid="_x0000_s1041" style="position:absolute;left:8806;top:10140;width:11262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>
                      <v:textbox>
                        <w:txbxContent>
                          <w:p w14:paraId="54AA077D" w14:textId="77777777" w:rsidR="00DC2CFD" w:rsidRPr="00DC2CF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 w:rsidRPr="00DC2C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  <w:lang w:bidi="ar-EG"/>
                              </w:rPr>
                              <w:t>شرائح عرض</w:t>
                            </w:r>
                          </w:p>
                        </w:txbxContent>
                      </v:textbox>
                    </v:rect>
                    <v:rect id="Rectangle 33" o:spid="_x0000_s1042" style="position:absolute;left:1875;top:2812;width:9432;height:4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" filled="f" stroked="f" strokeweight="1pt">
                      <v:textbox>
                        <w:txbxContent>
                          <w:p w14:paraId="5F9A25F2" w14:textId="77777777" w:rsidR="00DC2CFD" w:rsidRPr="0025191D" w:rsidRDefault="00892139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90</w:t>
                            </w:r>
                          </w:p>
                        </w:txbxContent>
                      </v:textbox>
                    </v:rect>
                    <v:rect id="Rectangle 34" o:spid="_x0000_s1043" style="position:absolute;left:1533;top:6823;width:9431;height:4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" filled="f" stroked="f" strokeweight="1pt">
                      <v:textbox>
                        <w:txbxContent>
                          <w:p w14:paraId="41A11184" w14:textId="77777777" w:rsidR="00DC2CFD" w:rsidRPr="0025191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شريحة</w:t>
                            </w:r>
                          </w:p>
                        </w:txbxContent>
                      </v:textbox>
                    </v:rect>
                  </v:group>
                </v:group>
                <v:shape id="Picture 2" o:spid="_x0000_s1044" type="#_x0000_t75" style="position:absolute;left:11957;top:3829;width:7544;height:7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">
                  <v:imagedata r:id="rId21" o:title="" croptop="9466f" cropbottom="8634f" cropleft="19078f" cropright="19661f" chromakey="#f8f8f8"/>
                </v:shape>
              </v:group>
            </w:pict>
          </mc:Fallback>
        </mc:AlternateContent>
      </w:r>
      <w:r w:rsidRPr="00DC2CFD">
        <w:rPr>
          <w:noProof/>
          <w:sz w:val="40"/>
          <w:szCs w:val="44"/>
          <w:rtl/>
        </w:rPr>
        <mc:AlternateContent>
          <mc:Choice Requires="wpg">
            <w:drawing>
              <wp:anchor distT="0" distB="0" distL="114300" distR="114300" simplePos="0" relativeHeight="251981824" behindDoc="0" locked="0" layoutInCell="1" allowOverlap="1" wp14:anchorId="098AE3D9" wp14:editId="3053B7A0">
                <wp:simplePos x="0" y="0"/>
                <wp:positionH relativeFrom="column">
                  <wp:posOffset>3738245</wp:posOffset>
                </wp:positionH>
                <wp:positionV relativeFrom="paragraph">
                  <wp:posOffset>354330</wp:posOffset>
                </wp:positionV>
                <wp:extent cx="1847215" cy="1484630"/>
                <wp:effectExtent l="0" t="0" r="635" b="127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215" cy="1484630"/>
                          <a:chOff x="0" y="0"/>
                          <a:chExt cx="1910380" cy="1617980"/>
                        </a:xfrm>
                      </wpg:grpSpPr>
                      <wpg:grpSp>
                        <wpg:cNvPr id="84" name="Group 84"/>
                        <wpg:cNvGrpSpPr/>
                        <wpg:grpSpPr>
                          <a:xfrm>
                            <a:off x="0" y="0"/>
                            <a:ext cx="1910380" cy="1617980"/>
                            <a:chOff x="-39091" y="7815"/>
                            <a:chExt cx="1911036" cy="1617980"/>
                          </a:xfrm>
                        </wpg:grpSpPr>
                        <pic:pic xmlns:pic="http://schemas.openxmlformats.org/drawingml/2006/picture">
                          <pic:nvPicPr>
                            <pic:cNvPr id="83" name="Picture 8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60" y="7815"/>
                              <a:ext cx="1848485" cy="1617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76" name="Group 76"/>
                          <wpg:cNvGrpSpPr/>
                          <wpg:grpSpPr>
                            <a:xfrm>
                              <a:off x="-39091" y="385658"/>
                              <a:ext cx="1847986" cy="989906"/>
                              <a:chOff x="132845" y="307625"/>
                              <a:chExt cx="1848045" cy="990277"/>
                            </a:xfrm>
                          </wpg:grpSpPr>
                          <wps:wsp>
                            <wps:cNvPr id="78" name="Rectangle 78"/>
                            <wps:cNvSpPr/>
                            <wps:spPr>
                              <a:xfrm>
                                <a:off x="1000668" y="952450"/>
                                <a:ext cx="980222" cy="345452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B2ED31A" w14:textId="77777777" w:rsidR="00DC2CFD" w:rsidRPr="00DC2CF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C00000"/>
                                      <w:szCs w:val="28"/>
                                      <w:rtl/>
                                      <w:lang w:bidi="ar-EG"/>
                                    </w:rPr>
                                  </w:pPr>
                                  <w:r w:rsidRPr="00DC2CF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C00000"/>
                                      <w:szCs w:val="28"/>
                                      <w:rtl/>
                                      <w:lang w:bidi="ar-EG"/>
                                    </w:rPr>
                                    <w:t>دليل المدرب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Plain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Rectangle 79"/>
                            <wps:cNvSpPr/>
                            <wps:spPr>
                              <a:xfrm>
                                <a:off x="168771" y="307625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4D51BE4" w14:textId="77777777" w:rsidR="00DC2CFD" w:rsidRPr="0025191D" w:rsidRDefault="00892139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63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Rectangle 80"/>
                            <wps:cNvSpPr/>
                            <wps:spPr>
                              <a:xfrm>
                                <a:off x="132845" y="695877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60C52BB" w14:textId="77777777" w:rsidR="00DC2CFD" w:rsidRPr="0025191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 w:rsidRPr="0025191D"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صفحة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pic:pic xmlns:pic="http://schemas.openxmlformats.org/drawingml/2006/picture">
                        <pic:nvPicPr>
                          <pic:cNvPr id="85" name="Picture 85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7712" y="203200"/>
                            <a:ext cx="664210" cy="773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8AE3D9" id="Group 86" o:spid="_x0000_s1045" style="position:absolute;left:0;text-align:left;margin-left:294.35pt;margin-top:27.9pt;width:145.45pt;height:116.9pt;z-index:251981824;mso-width-relative:margin;mso-height-relative:margin" coordsize="19103,16179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">
                <v:group id="Group 84" o:spid="_x0000_s1046" style="position:absolute;width:19103;height:16179" coordorigin="-390,78" coordsize="19110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Picture 83" o:spid="_x0000_s1047" type="#_x0000_t75" style="position:absolute;left:234;top:78;width:18485;height:16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">
                    <v:imagedata r:id="rId18" o:title=""/>
                  </v:shape>
                  <v:group id="Group 76" o:spid="_x0000_s1048" style="position:absolute;left:-390;top:3856;width:18478;height:9899" coordorigin="1328,3076" coordsize="18480,9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<v:rect id="Rectangle 78" o:spid="_x0000_s1049" style="position:absolute;left:10006;top:9524;width:9802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" filled="f" stroked="f" strokeweight="1pt">
                      <v:textbox>
                        <w:txbxContent>
                          <w:p w14:paraId="6B2ED31A" w14:textId="77777777" w:rsidR="00DC2CFD" w:rsidRPr="00DC2CF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Cs w:val="28"/>
                                <w:rtl/>
                                <w:lang w:bidi="ar-EG"/>
                              </w:rPr>
                            </w:pPr>
                            <w:r w:rsidRPr="00DC2C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Cs w:val="28"/>
                                <w:rtl/>
                                <w:lang w:bidi="ar-EG"/>
                              </w:rPr>
                              <w:t>دليل المدرب</w:t>
                            </w:r>
                          </w:p>
                        </w:txbxContent>
                      </v:textbox>
                    </v:rect>
                    <v:rect id="Rectangle 79" o:spid="_x0000_s1050" style="position:absolute;left:1687;top:3076;width:9432;height:4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" filled="f" stroked="f" strokeweight="1pt">
                      <v:textbox>
                        <w:txbxContent>
                          <w:p w14:paraId="14D51BE4" w14:textId="77777777" w:rsidR="00DC2CFD" w:rsidRPr="0025191D" w:rsidRDefault="00892139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63</w:t>
                            </w:r>
                          </w:p>
                        </w:txbxContent>
                      </v:textbox>
                    </v:rect>
                    <v:rect id="Rectangle 80" o:spid="_x0000_s1051" style="position:absolute;left:1328;top:6958;width:9432;height:41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" filled="f" stroked="f" strokeweight="1pt">
                      <v:textbox>
                        <w:txbxContent>
                          <w:p w14:paraId="460C52BB" w14:textId="77777777" w:rsidR="00DC2CFD" w:rsidRPr="0025191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 w:rsidRPr="0025191D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صفحة</w:t>
                            </w:r>
                          </w:p>
                        </w:txbxContent>
                      </v:textbox>
                    </v:rect>
                  </v:group>
                </v:group>
                <v:shape id="Picture 85" o:spid="_x0000_s1052" type="#_x0000_t75" style="position:absolute;left:9677;top:2032;width:6642;height:7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">
                  <v:imagedata r:id="rId23" o:title=""/>
                </v:shape>
              </v:group>
            </w:pict>
          </mc:Fallback>
        </mc:AlternateContent>
      </w:r>
      <w:r w:rsidRPr="00DC2CFD">
        <w:rPr>
          <w:noProof/>
          <w:sz w:val="40"/>
          <w:szCs w:val="44"/>
          <w:rtl/>
        </w:rPr>
        <mc:AlternateContent>
          <mc:Choice Requires="wpg">
            <w:drawing>
              <wp:anchor distT="0" distB="0" distL="114300" distR="114300" simplePos="0" relativeHeight="251984896" behindDoc="0" locked="0" layoutInCell="1" allowOverlap="1" wp14:anchorId="16B84D05" wp14:editId="376F6EC4">
                <wp:simplePos x="0" y="0"/>
                <wp:positionH relativeFrom="column">
                  <wp:posOffset>3823335</wp:posOffset>
                </wp:positionH>
                <wp:positionV relativeFrom="paragraph">
                  <wp:posOffset>4064635</wp:posOffset>
                </wp:positionV>
                <wp:extent cx="1847215" cy="1484630"/>
                <wp:effectExtent l="0" t="0" r="635" b="1270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215" cy="1484630"/>
                          <a:chOff x="0" y="0"/>
                          <a:chExt cx="1910380" cy="1617980"/>
                        </a:xfrm>
                      </wpg:grpSpPr>
                      <wpg:grpSp>
                        <wpg:cNvPr id="165" name="Group 165"/>
                        <wpg:cNvGrpSpPr/>
                        <wpg:grpSpPr>
                          <a:xfrm>
                            <a:off x="0" y="0"/>
                            <a:ext cx="1910380" cy="1617980"/>
                            <a:chOff x="-39091" y="7815"/>
                            <a:chExt cx="1911036" cy="1617980"/>
                          </a:xfrm>
                        </wpg:grpSpPr>
                        <pic:pic xmlns:pic="http://schemas.openxmlformats.org/drawingml/2006/picture">
                          <pic:nvPicPr>
                            <pic:cNvPr id="166" name="Picture 16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60" y="7815"/>
                              <a:ext cx="1848485" cy="1617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67" name="Group 167"/>
                          <wpg:cNvGrpSpPr/>
                          <wpg:grpSpPr>
                            <a:xfrm>
                              <a:off x="-39091" y="359251"/>
                              <a:ext cx="1722301" cy="1016313"/>
                              <a:chOff x="132845" y="281208"/>
                              <a:chExt cx="1722356" cy="1016694"/>
                            </a:xfrm>
                          </wpg:grpSpPr>
                          <wps:wsp>
                            <wps:cNvPr id="168" name="Rectangle 168"/>
                            <wps:cNvSpPr/>
                            <wps:spPr>
                              <a:xfrm>
                                <a:off x="1000668" y="952450"/>
                                <a:ext cx="854533" cy="345452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FA9B1A" w14:textId="77777777" w:rsidR="00DC2CFD" w:rsidRPr="004366FC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C00000"/>
                                      <w:sz w:val="32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color w:val="C00000"/>
                                      <w:sz w:val="32"/>
                                      <w:rtl/>
                                      <w:lang w:bidi="ar-EG"/>
                                    </w:rPr>
                                    <w:t>استمارة تقييم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Plain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9" name="Rectangle 169"/>
                            <wps:cNvSpPr/>
                            <wps:spPr>
                              <a:xfrm>
                                <a:off x="187574" y="281208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955683B" w14:textId="77777777" w:rsidR="00DC2CFD" w:rsidRPr="0025191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Rectangle 170"/>
                            <wps:cNvSpPr/>
                            <wps:spPr>
                              <a:xfrm>
                                <a:off x="132845" y="695877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01BB1E2" w14:textId="77777777" w:rsidR="00DC2CFD" w:rsidRPr="0025191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صفحات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pic:pic xmlns:pic="http://schemas.openxmlformats.org/drawingml/2006/picture">
                        <pic:nvPicPr>
                          <pic:cNvPr id="171" name="Picture 171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046" y="359953"/>
                            <a:ext cx="898055" cy="6218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B84D05" id="Group 164" o:spid="_x0000_s1053" style="position:absolute;left:0;text-align:left;margin-left:301.05pt;margin-top:320.05pt;width:145.45pt;height:116.9pt;z-index:251984896;mso-width-relative:margin;mso-height-relative:margin" coordsize="19103,16179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">
                <v:group id="Group 165" o:spid="_x0000_s1054" style="position:absolute;width:19103;height:16179" coordorigin="-390,78" coordsize="19110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Picture 166" o:spid="_x0000_s1055" type="#_x0000_t75" style="position:absolute;left:234;top:78;width:18485;height:16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">
                    <v:imagedata r:id="rId18" o:title=""/>
                  </v:shape>
                  <v:group id="Group 167" o:spid="_x0000_s1056" style="position:absolute;left:-390;top:3592;width:17222;height:10163" coordorigin="1328,2812" coordsize="17223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<v:rect id="Rectangle 168" o:spid="_x0000_s1057" style="position:absolute;left:10006;top:9524;width:8546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" filled="f" stroked="f" strokeweight="1pt">
                      <v:textbox>
                        <w:txbxContent>
                          <w:p w14:paraId="50FA9B1A" w14:textId="77777777" w:rsidR="00DC2CFD" w:rsidRPr="004366FC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C00000"/>
                                <w:sz w:val="3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color w:val="C00000"/>
                                <w:sz w:val="32"/>
                                <w:rtl/>
                                <w:lang w:bidi="ar-EG"/>
                              </w:rPr>
                              <w:t>استمارة تقييم</w:t>
                            </w:r>
                          </w:p>
                        </w:txbxContent>
                      </v:textbox>
                    </v:rect>
                    <v:rect id="Rectangle 169" o:spid="_x0000_s1058" style="position:absolute;left:1875;top:2812;width:9432;height:4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" filled="f" stroked="f" strokeweight="1pt">
                      <v:textbox>
                        <w:txbxContent>
                          <w:p w14:paraId="2955683B" w14:textId="77777777" w:rsidR="00DC2CFD" w:rsidRPr="0025191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Rectangle 170" o:spid="_x0000_s1059" style="position:absolute;left:1328;top:6958;width:9432;height:41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" filled="f" stroked="f" strokeweight="1pt">
                      <v:textbox>
                        <w:txbxContent>
                          <w:p w14:paraId="401BB1E2" w14:textId="77777777" w:rsidR="00DC2CFD" w:rsidRPr="0025191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صفحات</w:t>
                            </w:r>
                          </w:p>
                        </w:txbxContent>
                      </v:textbox>
                    </v:rect>
                  </v:group>
                </v:group>
                <v:shape id="Picture 171" o:spid="_x0000_s1060" type="#_x0000_t75" style="position:absolute;left:8520;top:3599;width:8981;height:6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">
                  <v:imagedata r:id="rId25" o:title=""/>
                </v:shape>
              </v:group>
            </w:pict>
          </mc:Fallback>
        </mc:AlternateContent>
      </w:r>
    </w:p>
    <w:p w14:paraId="4807602F" w14:textId="77777777" w:rsidR="00DC2CFD" w:rsidRPr="00DC2CFD" w:rsidRDefault="00DC2CFD" w:rsidP="00DC2CFD">
      <w:pPr>
        <w:rPr>
          <w:sz w:val="40"/>
          <w:szCs w:val="44"/>
          <w:rtl/>
          <w:lang w:bidi="ar-SY"/>
        </w:rPr>
      </w:pPr>
    </w:p>
    <w:p w14:paraId="5E01B840" w14:textId="77777777" w:rsidR="00DC2CFD" w:rsidRPr="00DC2CFD" w:rsidRDefault="00DC2CFD" w:rsidP="00DC2CFD">
      <w:pPr>
        <w:rPr>
          <w:sz w:val="40"/>
          <w:szCs w:val="44"/>
          <w:rtl/>
          <w:lang w:bidi="ar-SY"/>
        </w:rPr>
      </w:pPr>
    </w:p>
    <w:p w14:paraId="03064C8A" w14:textId="77777777" w:rsidR="00DC2CFD" w:rsidRPr="00DC2CFD" w:rsidRDefault="00DC2CFD" w:rsidP="00DC2CFD">
      <w:pPr>
        <w:rPr>
          <w:sz w:val="40"/>
          <w:szCs w:val="44"/>
          <w:rtl/>
          <w:lang w:bidi="ar-SY"/>
        </w:rPr>
      </w:pPr>
    </w:p>
    <w:p w14:paraId="23B30315" w14:textId="77777777" w:rsidR="00DC2CFD" w:rsidRPr="00DC2CFD" w:rsidRDefault="00FB756E" w:rsidP="00DC2CFD">
      <w:pPr>
        <w:rPr>
          <w:sz w:val="40"/>
          <w:szCs w:val="44"/>
          <w:rtl/>
          <w:lang w:bidi="ar-SY"/>
        </w:rPr>
      </w:pPr>
      <w:r w:rsidRPr="00DC2CFD">
        <w:rPr>
          <w:noProof/>
          <w:sz w:val="40"/>
          <w:szCs w:val="44"/>
          <w:rtl/>
        </w:rPr>
        <mc:AlternateContent>
          <mc:Choice Requires="wpg">
            <w:drawing>
              <wp:anchor distT="0" distB="0" distL="114300" distR="114300" simplePos="0" relativeHeight="251983872" behindDoc="0" locked="0" layoutInCell="1" allowOverlap="1" wp14:anchorId="48F926A6" wp14:editId="194C9928">
                <wp:simplePos x="0" y="0"/>
                <wp:positionH relativeFrom="margin">
                  <wp:posOffset>485140</wp:posOffset>
                </wp:positionH>
                <wp:positionV relativeFrom="paragraph">
                  <wp:posOffset>212725</wp:posOffset>
                </wp:positionV>
                <wp:extent cx="1847215" cy="1484630"/>
                <wp:effectExtent l="0" t="0" r="635" b="1270"/>
                <wp:wrapNone/>
                <wp:docPr id="156" name="Gro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215" cy="1484630"/>
                          <a:chOff x="0" y="0"/>
                          <a:chExt cx="1910380" cy="1617980"/>
                        </a:xfrm>
                      </wpg:grpSpPr>
                      <wpg:grpSp>
                        <wpg:cNvPr id="157" name="Group 157"/>
                        <wpg:cNvGrpSpPr/>
                        <wpg:grpSpPr>
                          <a:xfrm>
                            <a:off x="0" y="0"/>
                            <a:ext cx="1910380" cy="1617980"/>
                            <a:chOff x="-39091" y="7815"/>
                            <a:chExt cx="1911036" cy="1617980"/>
                          </a:xfrm>
                        </wpg:grpSpPr>
                        <pic:pic xmlns:pic="http://schemas.openxmlformats.org/drawingml/2006/picture">
                          <pic:nvPicPr>
                            <pic:cNvPr id="158" name="Picture 1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60" y="7815"/>
                              <a:ext cx="1848485" cy="1617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59" name="Group 159"/>
                          <wpg:cNvGrpSpPr/>
                          <wpg:grpSpPr>
                            <a:xfrm>
                              <a:off x="-39091" y="359251"/>
                              <a:ext cx="1772052" cy="1016312"/>
                              <a:chOff x="132845" y="281208"/>
                              <a:chExt cx="1772109" cy="1016693"/>
                            </a:xfrm>
                          </wpg:grpSpPr>
                          <wps:wsp>
                            <wps:cNvPr id="160" name="Rectangle 160"/>
                            <wps:cNvSpPr/>
                            <wps:spPr>
                              <a:xfrm>
                                <a:off x="974954" y="957286"/>
                                <a:ext cx="930000" cy="34061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0D56230" w14:textId="77777777" w:rsidR="00DC2CFD" w:rsidRPr="004366FC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C00000"/>
                                      <w:sz w:val="32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color w:val="C00000"/>
                                      <w:sz w:val="32"/>
                                      <w:rtl/>
                                      <w:lang w:bidi="ar-EG"/>
                                    </w:rPr>
                                    <w:t>ورقة عمل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Plain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1" name="Rectangle 161"/>
                            <wps:cNvSpPr/>
                            <wps:spPr>
                              <a:xfrm>
                                <a:off x="187574" y="281208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AA32964" w14:textId="77777777" w:rsidR="00DC2CFD" w:rsidRPr="0025191D" w:rsidRDefault="00892139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2" name="Rectangle 162"/>
                            <wps:cNvSpPr/>
                            <wps:spPr>
                              <a:xfrm>
                                <a:off x="132845" y="695877"/>
                                <a:ext cx="943155" cy="41466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04AE4A3" w14:textId="77777777" w:rsidR="00DC2CFD" w:rsidRPr="0025191D" w:rsidRDefault="00DC2CFD" w:rsidP="00DC2CFD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</w:pPr>
                                  <w:r w:rsidRPr="0025191D"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  <w:lang w:bidi="ar-EG"/>
                                    </w:rPr>
                                    <w:t>صفحة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pic:pic xmlns:pic="http://schemas.openxmlformats.org/drawingml/2006/picture">
                        <pic:nvPicPr>
                          <pic:cNvPr id="163" name="Picture 163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5652" y="351436"/>
                            <a:ext cx="720243" cy="560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F926A6" id="Group 156" o:spid="_x0000_s1061" style="position:absolute;left:0;text-align:left;margin-left:38.2pt;margin-top:16.75pt;width:145.45pt;height:116.9pt;z-index:251983872;mso-position-horizontal-relative:margin;mso-width-relative:margin;mso-height-relative:margin" coordsize="19103,16179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">
                <v:group id="Group 157" o:spid="_x0000_s1062" style="position:absolute;width:19103;height:16179" coordorigin="-390,78" coordsize="19110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shape id="Picture 158" o:spid="_x0000_s1063" type="#_x0000_t75" style="position:absolute;left:234;top:78;width:18485;height:16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">
                    <v:imagedata r:id="rId18" o:title=""/>
                  </v:shape>
                  <v:group id="Group 159" o:spid="_x0000_s1064" style="position:absolute;left:-390;top:3592;width:17719;height:10163" coordorigin="1328,2812" coordsize="1772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<v:rect id="Rectangle 160" o:spid="_x0000_s1065" style="position:absolute;left:9749;top:9572;width:9300;height:3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" filled="f" stroked="f" strokeweight="1pt">
                      <v:textbox>
                        <w:txbxContent>
                          <w:p w14:paraId="40D56230" w14:textId="77777777" w:rsidR="00DC2CFD" w:rsidRPr="004366FC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C00000"/>
                                <w:sz w:val="3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color w:val="C00000"/>
                                <w:sz w:val="32"/>
                                <w:rtl/>
                                <w:lang w:bidi="ar-EG"/>
                              </w:rPr>
                              <w:t>ورقة عمل</w:t>
                            </w:r>
                          </w:p>
                        </w:txbxContent>
                      </v:textbox>
                    </v:rect>
                    <v:rect id="Rectangle 161" o:spid="_x0000_s1066" style="position:absolute;left:1875;top:2812;width:9432;height:4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" filled="f" stroked="f" strokeweight="1pt">
                      <v:textbox>
                        <w:txbxContent>
                          <w:p w14:paraId="7AA32964" w14:textId="77777777" w:rsidR="00DC2CFD" w:rsidRPr="0025191D" w:rsidRDefault="00892139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Rectangle 162" o:spid="_x0000_s1067" style="position:absolute;left:1328;top:6958;width:9432;height:41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" filled="f" stroked="f" strokeweight="1pt">
                      <v:textbox>
                        <w:txbxContent>
                          <w:p w14:paraId="704AE4A3" w14:textId="77777777" w:rsidR="00DC2CFD" w:rsidRPr="0025191D" w:rsidRDefault="00DC2CFD" w:rsidP="00DC2CFD">
                            <w:pPr>
                              <w:spacing w:line="21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 w:rsidRPr="0025191D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صفحة</w:t>
                            </w:r>
                          </w:p>
                        </w:txbxContent>
                      </v:textbox>
                    </v:rect>
                  </v:group>
                </v:group>
                <v:shape id="Picture 163" o:spid="_x0000_s1068" type="#_x0000_t75" style="position:absolute;left:9556;top:3514;width:7202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">
                  <v:imagedata r:id="rId27" o:title=""/>
                </v:shape>
                <w10:wrap anchorx="margin"/>
              </v:group>
            </w:pict>
          </mc:Fallback>
        </mc:AlternateContent>
      </w:r>
    </w:p>
    <w:p w14:paraId="2589F1E8" w14:textId="77777777" w:rsidR="00DC2CFD" w:rsidRPr="00DC2CFD" w:rsidRDefault="00DC2CFD" w:rsidP="00DC2CFD">
      <w:pPr>
        <w:rPr>
          <w:sz w:val="40"/>
          <w:szCs w:val="44"/>
          <w:rtl/>
          <w:lang w:bidi="ar-SY"/>
        </w:rPr>
      </w:pPr>
    </w:p>
    <w:p w14:paraId="38122161" w14:textId="77777777" w:rsidR="00DC2CFD" w:rsidRPr="00DC2CFD" w:rsidRDefault="00DC2CFD" w:rsidP="00DC2CFD">
      <w:pPr>
        <w:rPr>
          <w:sz w:val="40"/>
          <w:szCs w:val="44"/>
          <w:rtl/>
          <w:lang w:bidi="ar-SY"/>
        </w:rPr>
      </w:pPr>
    </w:p>
    <w:p w14:paraId="2A9766BF" w14:textId="77777777" w:rsidR="00DC2CFD" w:rsidRPr="00DC2CFD" w:rsidRDefault="00DC2CFD" w:rsidP="00DC2CFD">
      <w:pPr>
        <w:rPr>
          <w:sz w:val="40"/>
          <w:szCs w:val="44"/>
          <w:rtl/>
          <w:lang w:bidi="ar-SY"/>
        </w:rPr>
      </w:pPr>
    </w:p>
    <w:p w14:paraId="0D4D856E" w14:textId="77777777" w:rsidR="00DC2CFD" w:rsidRPr="00DC2CFD" w:rsidRDefault="00FB756E" w:rsidP="00DC2CFD">
      <w:pPr>
        <w:rPr>
          <w:sz w:val="40"/>
          <w:szCs w:val="44"/>
          <w:rtl/>
          <w:lang w:bidi="ar-SY"/>
        </w:rPr>
      </w:pPr>
      <w:r w:rsidRPr="00DC2CFD">
        <w:rPr>
          <w:noProof/>
          <w:sz w:val="40"/>
          <w:szCs w:val="44"/>
          <w:rtl/>
        </w:rPr>
        <mc:AlternateContent>
          <mc:Choice Requires="wpg">
            <w:drawing>
              <wp:anchor distT="0" distB="0" distL="114300" distR="114300" simplePos="0" relativeHeight="251985920" behindDoc="0" locked="0" layoutInCell="1" allowOverlap="1" wp14:anchorId="2A9C47C2" wp14:editId="4879A81B">
                <wp:simplePos x="0" y="0"/>
                <wp:positionH relativeFrom="margin">
                  <wp:posOffset>485140</wp:posOffset>
                </wp:positionH>
                <wp:positionV relativeFrom="paragraph">
                  <wp:posOffset>160020</wp:posOffset>
                </wp:positionV>
                <wp:extent cx="1960880" cy="1525270"/>
                <wp:effectExtent l="0" t="0" r="1270" b="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0880" cy="1525270"/>
                          <a:chOff x="62529" y="0"/>
                          <a:chExt cx="1847851" cy="1617980"/>
                        </a:xfrm>
                      </wpg:grpSpPr>
                      <wpg:grpSp>
                        <wpg:cNvPr id="173" name="Group 173"/>
                        <wpg:cNvGrpSpPr/>
                        <wpg:grpSpPr>
                          <a:xfrm>
                            <a:off x="62529" y="0"/>
                            <a:ext cx="1847851" cy="1617980"/>
                            <a:chOff x="23460" y="7815"/>
                            <a:chExt cx="1848485" cy="1617980"/>
                          </a:xfrm>
                        </wpg:grpSpPr>
                        <pic:pic xmlns:pic="http://schemas.openxmlformats.org/drawingml/2006/picture">
                          <pic:nvPicPr>
                            <pic:cNvPr id="174" name="Picture 17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60" y="7815"/>
                              <a:ext cx="1848485" cy="1617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76" name="Rectangle 176"/>
                          <wps:cNvSpPr/>
                          <wps:spPr>
                            <a:xfrm>
                              <a:off x="910480" y="278726"/>
                              <a:ext cx="745719" cy="1076593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769132B" w14:textId="77777777" w:rsidR="00DC2CFD" w:rsidRPr="00ED23F7" w:rsidRDefault="00DC2CFD" w:rsidP="00DC2CFD">
                                <w:pPr>
                                  <w:spacing w:line="216" w:lineRule="auto"/>
                                  <w:jc w:val="center"/>
                                  <w:rPr>
                                    <w:rFonts w:ascii="Sakkal Majalla" w:hAnsi="Sakkal Majalla" w:cs="Sakkal Majalla"/>
                                    <w:b/>
                                    <w:bCs/>
                                    <w:color w:val="C00000"/>
                                    <w:szCs w:val="28"/>
                                    <w:rtl/>
                                    <w:lang w:bidi="ar-EG"/>
                                  </w:rPr>
                                </w:pPr>
                                <w:r w:rsidRPr="00ED23F7">
                                  <w:rPr>
                                    <w:rFonts w:ascii="Sakkal Majalla" w:hAnsi="Sakkal Majalla" w:cs="Sakkal Majalla" w:hint="cs"/>
                                    <w:b/>
                                    <w:bCs/>
                                    <w:color w:val="C00000"/>
                                    <w:szCs w:val="28"/>
                                    <w:rtl/>
                                    <w:lang w:bidi="ar-EG"/>
                                  </w:rPr>
                                  <w:t xml:space="preserve">اختبار </w:t>
                                </w:r>
                                <w:r>
                                  <w:rPr>
                                    <w:rFonts w:ascii="Sakkal Majalla" w:hAnsi="Sakkal Majalla" w:cs="Sakkal Majalla"/>
                                    <w:b/>
                                    <w:bCs/>
                                    <w:color w:val="C00000"/>
                                    <w:szCs w:val="28"/>
                                    <w:rtl/>
                                    <w:lang w:bidi="ar-EG"/>
                                  </w:rPr>
                                  <w:br/>
                                </w:r>
                                <w:r w:rsidRPr="00ED23F7">
                                  <w:rPr>
                                    <w:rFonts w:ascii="Sakkal Majalla" w:hAnsi="Sakkal Majalla" w:cs="Sakkal Majalla" w:hint="cs"/>
                                    <w:b/>
                                    <w:bCs/>
                                    <w:color w:val="C00000"/>
                                    <w:szCs w:val="28"/>
                                    <w:rtl/>
                                    <w:lang w:bidi="ar-EG"/>
                                  </w:rPr>
                                  <w:t xml:space="preserve">قبلي </w:t>
                                </w:r>
                                <w:r>
                                  <w:rPr>
                                    <w:rFonts w:ascii="Sakkal Majalla" w:hAnsi="Sakkal Majalla" w:cs="Sakkal Majalla"/>
                                    <w:b/>
                                    <w:bCs/>
                                    <w:color w:val="C00000"/>
                                    <w:szCs w:val="28"/>
                                    <w:rtl/>
                                    <w:lang w:bidi="ar-EG"/>
                                  </w:rPr>
                                  <w:br/>
                                </w:r>
                                <w:r w:rsidRPr="00ED23F7">
                                  <w:rPr>
                                    <w:rFonts w:ascii="Sakkal Majalla" w:hAnsi="Sakkal Majalla" w:cs="Sakkal Majalla" w:hint="cs"/>
                                    <w:b/>
                                    <w:bCs/>
                                    <w:color w:val="C00000"/>
                                    <w:szCs w:val="28"/>
                                    <w:rtl/>
                                    <w:lang w:bidi="ar-EG"/>
                                  </w:rPr>
                                  <w:t>وبعدي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Plain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80" name="Picture 180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550" y="397122"/>
                            <a:ext cx="608790" cy="537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9C47C2" id="Group 172" o:spid="_x0000_s1069" style="position:absolute;left:0;text-align:left;margin-left:38.2pt;margin-top:12.6pt;width:154.4pt;height:120.1pt;z-index:251985920;mso-position-horizontal-relative:margin;mso-width-relative:margin;mso-height-relative:margin" coordorigin="625" coordsize="18478,16179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">
                <v:group id="Group 173" o:spid="_x0000_s1070" style="position:absolute;left:625;width:18478;height:16179" coordorigin="234,78" coordsize="18484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shape id="Picture 174" o:spid="_x0000_s1071" type="#_x0000_t75" style="position:absolute;left:234;top:78;width:18485;height:16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">
                    <v:imagedata r:id="rId18" o:title=""/>
                  </v:shape>
                  <v:rect id="Rectangle 176" o:spid="_x0000_s1072" style="position:absolute;left:9104;top:2787;width:7457;height:10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" filled="f" stroked="f" strokeweight="1pt">
                    <v:textbox>
                      <w:txbxContent>
                        <w:p w14:paraId="1769132B" w14:textId="77777777" w:rsidR="00DC2CFD" w:rsidRPr="00ED23F7" w:rsidRDefault="00DC2CFD" w:rsidP="00DC2CFD">
                          <w:pPr>
                            <w:spacing w:line="216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C00000"/>
                              <w:szCs w:val="28"/>
                              <w:rtl/>
                              <w:lang w:bidi="ar-EG"/>
                            </w:rPr>
                          </w:pPr>
                          <w:r w:rsidRPr="00ED23F7"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C00000"/>
                              <w:szCs w:val="28"/>
                              <w:rtl/>
                              <w:lang w:bidi="ar-EG"/>
                            </w:rPr>
                            <w:t xml:space="preserve">اختبار 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color w:val="C00000"/>
                              <w:szCs w:val="28"/>
                              <w:rtl/>
                              <w:lang w:bidi="ar-EG"/>
                            </w:rPr>
                            <w:br/>
                          </w:r>
                          <w:r w:rsidRPr="00ED23F7"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C00000"/>
                              <w:szCs w:val="28"/>
                              <w:rtl/>
                              <w:lang w:bidi="ar-EG"/>
                            </w:rPr>
                            <w:t xml:space="preserve">قبلي 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color w:val="C00000"/>
                              <w:szCs w:val="28"/>
                              <w:rtl/>
                              <w:lang w:bidi="ar-EG"/>
                            </w:rPr>
                            <w:br/>
                          </w:r>
                          <w:r w:rsidRPr="00ED23F7"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C00000"/>
                              <w:szCs w:val="28"/>
                              <w:rtl/>
                              <w:lang w:bidi="ar-EG"/>
                            </w:rPr>
                            <w:t>وبعدي</w:t>
                          </w:r>
                        </w:p>
                      </w:txbxContent>
                    </v:textbox>
                  </v:rect>
                </v:group>
                <v:shape id="Picture 180" o:spid="_x0000_s1073" type="#_x0000_t75" style="position:absolute;left:1815;top:3971;width:6088;height:5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">
                  <v:imagedata r:id="rId29" o:title=""/>
                </v:shape>
                <w10:wrap anchorx="margin"/>
              </v:group>
            </w:pict>
          </mc:Fallback>
        </mc:AlternateContent>
      </w:r>
    </w:p>
    <w:p w14:paraId="720490D8" w14:textId="77777777" w:rsidR="00DC2CFD" w:rsidRPr="00DC2CFD" w:rsidRDefault="00DC2CFD" w:rsidP="00DC2CFD">
      <w:pPr>
        <w:rPr>
          <w:sz w:val="40"/>
          <w:szCs w:val="44"/>
          <w:rtl/>
          <w:lang w:bidi="ar-SY"/>
        </w:rPr>
      </w:pPr>
    </w:p>
    <w:p w14:paraId="34359E0A" w14:textId="77777777" w:rsidR="00DC2CFD" w:rsidRDefault="00DC2CFD" w:rsidP="00DC2CFD">
      <w:pPr>
        <w:rPr>
          <w:sz w:val="40"/>
          <w:szCs w:val="44"/>
          <w:rtl/>
          <w:lang w:bidi="ar-SY"/>
        </w:rPr>
      </w:pPr>
    </w:p>
    <w:p w14:paraId="07FCAAF2" w14:textId="77777777" w:rsidR="00DC2CFD" w:rsidRDefault="00DC2CFD" w:rsidP="00DC2CFD">
      <w:pPr>
        <w:jc w:val="center"/>
        <w:rPr>
          <w:sz w:val="40"/>
          <w:szCs w:val="44"/>
          <w:rtl/>
          <w:lang w:bidi="ar-SY"/>
        </w:rPr>
      </w:pPr>
    </w:p>
    <w:p w14:paraId="0336BA11" w14:textId="77777777" w:rsidR="00DC2CFD" w:rsidRDefault="00DC2CFD" w:rsidP="00DC2CFD">
      <w:pPr>
        <w:jc w:val="center"/>
        <w:rPr>
          <w:sz w:val="40"/>
          <w:szCs w:val="44"/>
          <w:rtl/>
          <w:lang w:bidi="ar-SY"/>
        </w:rPr>
      </w:pPr>
    </w:p>
    <w:p w14:paraId="658CE1D6" w14:textId="77777777" w:rsidR="00DC2CFD" w:rsidRDefault="00DC2CFD" w:rsidP="00DC2CFD">
      <w:pPr>
        <w:jc w:val="center"/>
        <w:rPr>
          <w:sz w:val="40"/>
          <w:szCs w:val="44"/>
          <w:rtl/>
          <w:lang w:bidi="ar-SY"/>
        </w:rPr>
      </w:pPr>
    </w:p>
    <w:p w14:paraId="68C0A968" w14:textId="77777777" w:rsidR="00FB756E" w:rsidRDefault="00FB756E" w:rsidP="00DC2CFD">
      <w:pPr>
        <w:jc w:val="center"/>
        <w:rPr>
          <w:sz w:val="40"/>
          <w:szCs w:val="44"/>
          <w:rtl/>
          <w:lang w:bidi="ar-SY"/>
        </w:rPr>
      </w:pPr>
    </w:p>
    <w:p w14:paraId="422FE362" w14:textId="77777777" w:rsidR="00FB756E" w:rsidRDefault="00FB756E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4232EFF5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</w:rPr>
      </w:pPr>
      <w:r>
        <w:rPr>
          <w:noProof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7E32EA59" wp14:editId="025550AC">
                <wp:simplePos x="0" y="0"/>
                <wp:positionH relativeFrom="margin">
                  <wp:posOffset>3714750</wp:posOffset>
                </wp:positionH>
                <wp:positionV relativeFrom="paragraph">
                  <wp:posOffset>-838200</wp:posOffset>
                </wp:positionV>
                <wp:extent cx="3119120" cy="558800"/>
                <wp:effectExtent l="0" t="0" r="0" b="0"/>
                <wp:wrapNone/>
                <wp:docPr id="957" name="Text Box 9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912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0E591" w14:textId="77777777" w:rsidR="00892139" w:rsidRDefault="00892139" w:rsidP="00892139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اليوم التدريبي الأول</w:t>
                            </w:r>
                          </w:p>
                          <w:p w14:paraId="1F23D660" w14:textId="77777777" w:rsidR="00892139" w:rsidRDefault="00892139" w:rsidP="0089213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Cs w:val="34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2EA59" id="Text Box 957" o:spid="_x0000_s1074" type="#_x0000_t202" style="position:absolute;left:0;text-align:left;margin-left:292.5pt;margin-top:-66pt;width:245.6pt;height:44pt;z-index:25199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" filled="f" stroked="f" strokeweight=".5pt">
                <v:textbox>
                  <w:txbxContent>
                    <w:p w14:paraId="6D70E591" w14:textId="77777777" w:rsidR="00892139" w:rsidRDefault="00892139" w:rsidP="00892139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52"/>
                          <w:szCs w:val="56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52"/>
                          <w:szCs w:val="56"/>
                          <w:rtl/>
                          <w:lang w:bidi="ar-SY"/>
                        </w:rPr>
                        <w:t>اليوم التدريبي الأول</w:t>
                      </w:r>
                    </w:p>
                    <w:p w14:paraId="1F23D660" w14:textId="77777777" w:rsidR="00892139" w:rsidRDefault="00892139" w:rsidP="0089213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Cs w:val="34"/>
                          <w:rtl/>
                          <w:lang w:bidi="ar-SY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2C5D2D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rtl/>
          <w:lang w:bidi="ar-SY"/>
        </w:rPr>
      </w:pPr>
    </w:p>
    <w:p w14:paraId="3BFF52A7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rtl/>
          <w:lang w:bidi="ar-SY"/>
        </w:rPr>
      </w:pPr>
      <w:r>
        <w:rPr>
          <w:rFonts w:cs="PT Bold Heading" w:hint="cs"/>
          <w:sz w:val="52"/>
          <w:szCs w:val="56"/>
          <w:rtl/>
          <w:lang w:bidi="ar-SY"/>
        </w:rPr>
        <w:t>الجلسة الأولى</w:t>
      </w:r>
    </w:p>
    <w:p w14:paraId="4D129933" w14:textId="21F39273" w:rsidR="00892139" w:rsidRPr="00996D88" w:rsidRDefault="00996D88" w:rsidP="00892139">
      <w:pPr>
        <w:spacing w:after="160" w:line="256" w:lineRule="auto"/>
        <w:jc w:val="center"/>
        <w:rPr>
          <w:rFonts w:cs="Monotype Koufi"/>
          <w:sz w:val="48"/>
          <w:szCs w:val="52"/>
          <w:rtl/>
          <w:lang w:bidi="ar-SY"/>
        </w:rPr>
      </w:pPr>
      <w:hyperlink r:id="rId30" w:history="1">
        <w:r w:rsidR="00892139" w:rsidRPr="00996D88">
          <w:rPr>
            <w:rStyle w:val="Hyperlink"/>
            <w:rFonts w:cs="Monotype Koufi" w:hint="cs"/>
            <w:sz w:val="48"/>
            <w:szCs w:val="52"/>
            <w:rtl/>
            <w:lang w:bidi="ar-SY"/>
          </w:rPr>
          <w:t>مدخل إلى تطوير القيادة الإدارية والتخطيط للتعاقب القيادي</w:t>
        </w:r>
      </w:hyperlink>
    </w:p>
    <w:p w14:paraId="5D8C0CC5" w14:textId="77777777" w:rsidR="00892139" w:rsidRDefault="00892139" w:rsidP="00892139">
      <w:pPr>
        <w:spacing w:after="160" w:line="256" w:lineRule="auto"/>
        <w:jc w:val="left"/>
        <w:rPr>
          <w:rFonts w:cs="Monotype Koufi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محاور الجلسة:</w:t>
      </w:r>
    </w:p>
    <w:p w14:paraId="60D2DA33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مفهوم تطوير القيادة الإدارية.</w:t>
      </w:r>
    </w:p>
    <w:p w14:paraId="1409C14E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استراتيجية تطوير القيادة الإدارية.</w:t>
      </w:r>
    </w:p>
    <w:p w14:paraId="55497A97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كيف تظهر فعالية ونجاح خطة التعاقب القيادي</w:t>
      </w:r>
    </w:p>
    <w:p w14:paraId="7EF0E7F7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مفهوم تخطيط تعاقب القيادات.</w:t>
      </w:r>
    </w:p>
    <w:p w14:paraId="7AFFEB42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الفرق بين تخطيط التعاقب القيادي والإحلال الوظيفي.</w:t>
      </w:r>
    </w:p>
    <w:p w14:paraId="46F13EFC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 xml:space="preserve">أهمية تخطيط تعاقب القيادات.  </w:t>
      </w:r>
    </w:p>
    <w:p w14:paraId="300A14B4" w14:textId="77777777" w:rsidR="00892139" w:rsidRDefault="00892139" w:rsidP="00892139">
      <w:pPr>
        <w:spacing w:after="160" w:line="256" w:lineRule="auto"/>
        <w:jc w:val="left"/>
        <w:rPr>
          <w:rFonts w:cs="Monotype Koufi"/>
          <w:color w:val="000000" w:themeColor="text1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أهداف الجلسة:</w:t>
      </w:r>
    </w:p>
    <w:p w14:paraId="0DC8F7FD" w14:textId="77777777" w:rsidR="00892139" w:rsidRDefault="00892139" w:rsidP="00892139">
      <w:pPr>
        <w:pStyle w:val="a5"/>
        <w:numPr>
          <w:ilvl w:val="0"/>
          <w:numId w:val="7"/>
        </w:numPr>
        <w:spacing w:after="0" w:line="27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 xml:space="preserve">التعرف على مفهوم القيادة الإدارية والتعاقب الإداري.  </w:t>
      </w:r>
    </w:p>
    <w:p w14:paraId="71DE5A08" w14:textId="77777777" w:rsidR="00892139" w:rsidRDefault="00892139" w:rsidP="00892139">
      <w:pPr>
        <w:pStyle w:val="a5"/>
        <w:spacing w:line="360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7A30DCCA" w14:textId="77777777" w:rsidR="00892139" w:rsidRDefault="00892139" w:rsidP="00892139">
      <w:pPr>
        <w:bidi w:val="0"/>
        <w:spacing w:after="160" w:line="256" w:lineRule="auto"/>
        <w:jc w:val="left"/>
        <w:rPr>
          <w:rFonts w:cs="PT Bold Heading"/>
          <w:color w:val="000000" w:themeColor="text1"/>
          <w:sz w:val="52"/>
          <w:szCs w:val="56"/>
          <w:rtl/>
        </w:rPr>
      </w:pPr>
      <w:r>
        <w:rPr>
          <w:rFonts w:cs="PT Bold Heading" w:hint="cs"/>
          <w:sz w:val="52"/>
          <w:szCs w:val="56"/>
          <w:rtl/>
        </w:rPr>
        <w:br w:type="page"/>
      </w:r>
    </w:p>
    <w:p w14:paraId="3F932333" w14:textId="77777777" w:rsidR="00892139" w:rsidRDefault="00892139" w:rsidP="00892139">
      <w:pPr>
        <w:bidi w:val="0"/>
        <w:rPr>
          <w:rFonts w:asciiTheme="majorBidi" w:hAnsiTheme="majorBidi" w:cstheme="majorBidi"/>
          <w:szCs w:val="28"/>
          <w:lang w:bidi="ar-SY"/>
        </w:rPr>
      </w:pPr>
      <w:r>
        <w:rPr>
          <w:noProof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1E047F2C" wp14:editId="2D8F86AA">
                <wp:simplePos x="0" y="0"/>
                <wp:positionH relativeFrom="margin">
                  <wp:posOffset>3536315</wp:posOffset>
                </wp:positionH>
                <wp:positionV relativeFrom="paragraph">
                  <wp:posOffset>-846455</wp:posOffset>
                </wp:positionV>
                <wp:extent cx="3119120" cy="558800"/>
                <wp:effectExtent l="0" t="0" r="0" b="0"/>
                <wp:wrapNone/>
                <wp:docPr id="379" name="Text Box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912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1C26EB" w14:textId="77777777" w:rsidR="00892139" w:rsidRDefault="00892139" w:rsidP="00892139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اليوم التدريبي الأول</w:t>
                            </w:r>
                          </w:p>
                          <w:p w14:paraId="460DB4CD" w14:textId="77777777" w:rsidR="00892139" w:rsidRDefault="00892139" w:rsidP="0089213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Cs w:val="34"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47F2C" id="Text Box 379" o:spid="_x0000_s1075" type="#_x0000_t202" style="position:absolute;left:0;text-align:left;margin-left:278.45pt;margin-top:-66.65pt;width:245.6pt;height:44pt;z-index:25199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" filled="f" stroked="f" strokeweight=".5pt">
                <v:textbox>
                  <w:txbxContent>
                    <w:p w14:paraId="0F1C26EB" w14:textId="77777777" w:rsidR="00892139" w:rsidRDefault="00892139" w:rsidP="00892139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52"/>
                          <w:szCs w:val="56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52"/>
                          <w:szCs w:val="56"/>
                          <w:rtl/>
                          <w:lang w:bidi="ar-SY"/>
                        </w:rPr>
                        <w:t>اليوم التدريبي الأول</w:t>
                      </w:r>
                    </w:p>
                    <w:p w14:paraId="460DB4CD" w14:textId="77777777" w:rsidR="00892139" w:rsidRDefault="00892139" w:rsidP="0089213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Cs w:val="34"/>
                          <w:lang w:bidi="ar-SY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BA3213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rtl/>
        </w:rPr>
      </w:pPr>
    </w:p>
    <w:p w14:paraId="241FAE83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lang w:bidi="ar-SY"/>
        </w:rPr>
      </w:pPr>
      <w:r>
        <w:rPr>
          <w:rFonts w:cs="PT Bold Heading" w:hint="cs"/>
          <w:sz w:val="52"/>
          <w:szCs w:val="56"/>
          <w:rtl/>
          <w:lang w:bidi="ar-SY"/>
        </w:rPr>
        <w:t>الجلسة الثانية</w:t>
      </w:r>
    </w:p>
    <w:p w14:paraId="6E76A67D" w14:textId="2B7D8345" w:rsidR="00892139" w:rsidRDefault="00996D88" w:rsidP="00892139">
      <w:pPr>
        <w:spacing w:after="160" w:line="254" w:lineRule="auto"/>
        <w:jc w:val="center"/>
        <w:rPr>
          <w:rFonts w:cs="Monotype Koufi"/>
          <w:sz w:val="52"/>
          <w:szCs w:val="56"/>
          <w:rtl/>
          <w:lang w:bidi="ar-SY"/>
        </w:rPr>
      </w:pPr>
      <w:hyperlink r:id="rId31" w:history="1">
        <w:r w:rsidR="00892139" w:rsidRPr="00996D88">
          <w:rPr>
            <w:rStyle w:val="Hyperlink"/>
            <w:rFonts w:cs="Monotype Koufi" w:hint="cs"/>
            <w:sz w:val="52"/>
            <w:szCs w:val="56"/>
            <w:rtl/>
            <w:lang w:bidi="ar-SY"/>
          </w:rPr>
          <w:t>أدوات ومزايا التخطيط للتعاقب القيادي</w:t>
        </w:r>
      </w:hyperlink>
    </w:p>
    <w:p w14:paraId="58DDED83" w14:textId="77777777" w:rsidR="00892139" w:rsidRDefault="00892139" w:rsidP="00892139">
      <w:pPr>
        <w:spacing w:after="160" w:line="254" w:lineRule="auto"/>
        <w:jc w:val="left"/>
        <w:rPr>
          <w:rFonts w:cs="Monotype Koufi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محاور الجلسة:</w:t>
      </w:r>
    </w:p>
    <w:p w14:paraId="54EDAE34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مزايا تخطيط التعاقب.</w:t>
      </w:r>
    </w:p>
    <w:p w14:paraId="3D40E525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أهداف تخطيط تعاقب القيادات.</w:t>
      </w:r>
    </w:p>
    <w:p w14:paraId="7DA397A0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أدوات تخطيط التعاقب.</w:t>
      </w:r>
    </w:p>
    <w:p w14:paraId="07FCD781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متطلبات عملية تخطيط التعاقب القيادي.</w:t>
      </w:r>
    </w:p>
    <w:p w14:paraId="09E42571" w14:textId="77777777" w:rsidR="00892139" w:rsidRDefault="00892139" w:rsidP="00892139">
      <w:pPr>
        <w:spacing w:after="160" w:line="254" w:lineRule="auto"/>
        <w:jc w:val="left"/>
        <w:rPr>
          <w:rFonts w:cs="Monotype Koufi"/>
          <w:color w:val="000000" w:themeColor="text1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أهداف الجلسة:</w:t>
      </w:r>
    </w:p>
    <w:p w14:paraId="107D0EA9" w14:textId="77777777" w:rsidR="00892139" w:rsidRDefault="00892139" w:rsidP="00892139">
      <w:pPr>
        <w:pStyle w:val="a5"/>
        <w:numPr>
          <w:ilvl w:val="0"/>
          <w:numId w:val="7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التعرف على أدوات التعاقب الإداري.</w:t>
      </w:r>
    </w:p>
    <w:p w14:paraId="28A81C1F" w14:textId="77777777" w:rsidR="00892139" w:rsidRDefault="00892139" w:rsidP="00892139">
      <w:pPr>
        <w:pStyle w:val="a5"/>
        <w:spacing w:after="0" w:line="27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544BA9FA" w14:textId="77777777" w:rsidR="00892139" w:rsidRDefault="00892139" w:rsidP="00892139">
      <w:pPr>
        <w:pStyle w:val="a5"/>
        <w:spacing w:line="360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75C4B80E" w14:textId="77777777" w:rsidR="00892139" w:rsidRDefault="00892139" w:rsidP="00892139">
      <w:pPr>
        <w:bidi w:val="0"/>
        <w:spacing w:after="160" w:line="254" w:lineRule="auto"/>
        <w:jc w:val="left"/>
        <w:rPr>
          <w:rFonts w:cs="PT Bold Heading"/>
          <w:color w:val="000000" w:themeColor="text1"/>
          <w:sz w:val="52"/>
          <w:szCs w:val="56"/>
          <w:rtl/>
        </w:rPr>
      </w:pPr>
      <w:r>
        <w:rPr>
          <w:rFonts w:cs="PT Bold Heading" w:hint="cs"/>
          <w:sz w:val="52"/>
          <w:szCs w:val="56"/>
          <w:rtl/>
        </w:rPr>
        <w:br w:type="page"/>
      </w:r>
    </w:p>
    <w:p w14:paraId="16D5E1EE" w14:textId="77777777" w:rsidR="00892139" w:rsidRDefault="00892139" w:rsidP="00892139">
      <w:pPr>
        <w:bidi w:val="0"/>
        <w:rPr>
          <w:rFonts w:asciiTheme="majorBidi" w:hAnsiTheme="majorBidi" w:cstheme="majorBidi"/>
          <w:szCs w:val="28"/>
          <w:lang w:bidi="ar-SY"/>
        </w:rPr>
      </w:pPr>
      <w:r>
        <w:rPr>
          <w:noProof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762E03C4" wp14:editId="5E537880">
                <wp:simplePos x="0" y="0"/>
                <wp:positionH relativeFrom="margin">
                  <wp:posOffset>3536315</wp:posOffset>
                </wp:positionH>
                <wp:positionV relativeFrom="paragraph">
                  <wp:posOffset>-846455</wp:posOffset>
                </wp:positionV>
                <wp:extent cx="3119120" cy="558800"/>
                <wp:effectExtent l="0" t="0" r="0" b="0"/>
                <wp:wrapNone/>
                <wp:docPr id="207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912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1F8E28" w14:textId="77777777" w:rsidR="00892139" w:rsidRDefault="00892139" w:rsidP="00892139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اليوم التدريبي الثاني</w:t>
                            </w:r>
                          </w:p>
                          <w:p w14:paraId="419D74E4" w14:textId="77777777" w:rsidR="00892139" w:rsidRDefault="00892139" w:rsidP="0089213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Cs w:val="34"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E03C4" id="Text Box 207" o:spid="_x0000_s1076" type="#_x0000_t202" style="position:absolute;left:0;text-align:left;margin-left:278.45pt;margin-top:-66.65pt;width:245.6pt;height:44pt;z-index:25200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" filled="f" stroked="f" strokeweight=".5pt">
                <v:textbox>
                  <w:txbxContent>
                    <w:p w14:paraId="5C1F8E28" w14:textId="77777777" w:rsidR="00892139" w:rsidRDefault="00892139" w:rsidP="00892139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52"/>
                          <w:szCs w:val="56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52"/>
                          <w:szCs w:val="56"/>
                          <w:rtl/>
                          <w:lang w:bidi="ar-SY"/>
                        </w:rPr>
                        <w:t>اليوم التدريبي الثاني</w:t>
                      </w:r>
                    </w:p>
                    <w:p w14:paraId="419D74E4" w14:textId="77777777" w:rsidR="00892139" w:rsidRDefault="00892139" w:rsidP="0089213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Cs w:val="34"/>
                          <w:lang w:bidi="ar-SY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493038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rtl/>
        </w:rPr>
      </w:pPr>
    </w:p>
    <w:p w14:paraId="60CB9621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lang w:bidi="ar-SY"/>
        </w:rPr>
      </w:pPr>
      <w:r>
        <w:rPr>
          <w:rFonts w:cs="PT Bold Heading" w:hint="cs"/>
          <w:sz w:val="52"/>
          <w:szCs w:val="56"/>
          <w:rtl/>
          <w:lang w:bidi="ar-SY"/>
        </w:rPr>
        <w:t>الجلسة الأولى</w:t>
      </w:r>
    </w:p>
    <w:p w14:paraId="7D4B5C42" w14:textId="066C5C6C" w:rsidR="00892139" w:rsidRDefault="00996D88" w:rsidP="00892139">
      <w:pPr>
        <w:spacing w:after="160" w:line="254" w:lineRule="auto"/>
        <w:jc w:val="center"/>
        <w:rPr>
          <w:rFonts w:cs="Monotype Koufi"/>
          <w:sz w:val="52"/>
          <w:szCs w:val="56"/>
          <w:rtl/>
          <w:lang w:bidi="ar-SY"/>
        </w:rPr>
      </w:pPr>
      <w:hyperlink r:id="rId32" w:history="1">
        <w:r w:rsidR="00892139" w:rsidRPr="00996D88">
          <w:rPr>
            <w:rStyle w:val="Hyperlink"/>
            <w:rFonts w:cs="Monotype Koufi" w:hint="cs"/>
            <w:sz w:val="52"/>
            <w:szCs w:val="56"/>
            <w:rtl/>
            <w:lang w:bidi="ar-SY"/>
          </w:rPr>
          <w:t>منهجية التعاقب الوظيفي</w:t>
        </w:r>
      </w:hyperlink>
    </w:p>
    <w:p w14:paraId="4F1F3BDF" w14:textId="77777777" w:rsidR="00892139" w:rsidRDefault="00892139" w:rsidP="00892139">
      <w:pPr>
        <w:spacing w:after="160" w:line="254" w:lineRule="auto"/>
        <w:jc w:val="left"/>
        <w:rPr>
          <w:rFonts w:cs="Monotype Koufi"/>
          <w:sz w:val="44"/>
          <w:szCs w:val="48"/>
        </w:rPr>
      </w:pPr>
      <w:r>
        <w:rPr>
          <w:rFonts w:cs="Monotype Koufi" w:hint="cs"/>
          <w:sz w:val="44"/>
          <w:szCs w:val="48"/>
          <w:rtl/>
        </w:rPr>
        <w:t>محاور الجلسة:</w:t>
      </w:r>
    </w:p>
    <w:p w14:paraId="7C48C96D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التحقق من جاهزية الدائرة لإعداد وتنفيذ تخطيط التعاقب الوظيفي.</w:t>
      </w:r>
    </w:p>
    <w:p w14:paraId="0F645EA0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تشكيل اللجان.</w:t>
      </w:r>
    </w:p>
    <w:p w14:paraId="188ED5B4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 xml:space="preserve">خطوات إعداد خطط التعاقب الوظيفي. </w:t>
      </w:r>
    </w:p>
    <w:p w14:paraId="3AA908FF" w14:textId="77777777" w:rsidR="00892139" w:rsidRDefault="00892139" w:rsidP="00892139">
      <w:pPr>
        <w:spacing w:after="160" w:line="254" w:lineRule="auto"/>
        <w:jc w:val="left"/>
        <w:rPr>
          <w:rFonts w:cs="Monotype Koufi"/>
          <w:color w:val="000000" w:themeColor="text1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أهداف الجلسة:</w:t>
      </w:r>
    </w:p>
    <w:p w14:paraId="01CAF7BB" w14:textId="77777777" w:rsidR="00892139" w:rsidRDefault="00892139" w:rsidP="00892139">
      <w:pPr>
        <w:pStyle w:val="a5"/>
        <w:numPr>
          <w:ilvl w:val="0"/>
          <w:numId w:val="7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  <w:lang w:bidi="ar-SY"/>
        </w:rPr>
        <w:t>التعرف على منهجية التعاقب الوظيفي</w:t>
      </w: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 xml:space="preserve">. </w:t>
      </w:r>
    </w:p>
    <w:p w14:paraId="628E7349" w14:textId="77777777" w:rsidR="00892139" w:rsidRDefault="00892139" w:rsidP="00892139">
      <w:pPr>
        <w:pStyle w:val="a5"/>
        <w:spacing w:after="0" w:line="27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0DE993C3" w14:textId="77777777" w:rsidR="00892139" w:rsidRDefault="00892139" w:rsidP="00892139">
      <w:pPr>
        <w:pStyle w:val="a5"/>
        <w:spacing w:line="360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54D65AF5" w14:textId="77777777" w:rsidR="00892139" w:rsidRDefault="00892139" w:rsidP="00892139">
      <w:pPr>
        <w:bidi w:val="0"/>
        <w:spacing w:after="160" w:line="254" w:lineRule="auto"/>
        <w:jc w:val="left"/>
        <w:rPr>
          <w:rFonts w:cs="PT Bold Heading"/>
          <w:color w:val="000000" w:themeColor="text1"/>
          <w:sz w:val="52"/>
          <w:szCs w:val="56"/>
          <w:rtl/>
        </w:rPr>
      </w:pPr>
      <w:r>
        <w:rPr>
          <w:rFonts w:cs="PT Bold Heading" w:hint="cs"/>
          <w:sz w:val="52"/>
          <w:szCs w:val="56"/>
          <w:rtl/>
        </w:rPr>
        <w:br w:type="page"/>
      </w:r>
    </w:p>
    <w:p w14:paraId="3E6C4EE8" w14:textId="77777777" w:rsidR="00892139" w:rsidRDefault="00892139" w:rsidP="00892139">
      <w:pPr>
        <w:bidi w:val="0"/>
        <w:rPr>
          <w:rFonts w:asciiTheme="majorBidi" w:hAnsiTheme="majorBidi" w:cstheme="majorBidi"/>
          <w:szCs w:val="28"/>
          <w:lang w:bidi="ar-SY"/>
        </w:rPr>
      </w:pPr>
      <w:r>
        <w:rPr>
          <w:noProof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4342C1E8" wp14:editId="7315C156">
                <wp:simplePos x="0" y="0"/>
                <wp:positionH relativeFrom="margin">
                  <wp:posOffset>3536315</wp:posOffset>
                </wp:positionH>
                <wp:positionV relativeFrom="paragraph">
                  <wp:posOffset>-846455</wp:posOffset>
                </wp:positionV>
                <wp:extent cx="3119120" cy="558800"/>
                <wp:effectExtent l="0" t="0" r="0" b="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912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BB54F4" w14:textId="77777777" w:rsidR="00892139" w:rsidRDefault="00892139" w:rsidP="00892139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اليوم التدريبي الثاني</w:t>
                            </w:r>
                          </w:p>
                          <w:p w14:paraId="27B6DD19" w14:textId="77777777" w:rsidR="00892139" w:rsidRDefault="00892139" w:rsidP="0089213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Cs w:val="34"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2C1E8" id="Text Box 38" o:spid="_x0000_s1077" type="#_x0000_t202" style="position:absolute;left:0;text-align:left;margin-left:278.45pt;margin-top:-66.65pt;width:245.6pt;height:44pt;z-index:252002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" filled="f" stroked="f" strokeweight=".5pt">
                <v:textbox>
                  <w:txbxContent>
                    <w:p w14:paraId="42BB54F4" w14:textId="77777777" w:rsidR="00892139" w:rsidRDefault="00892139" w:rsidP="00892139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52"/>
                          <w:szCs w:val="56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52"/>
                          <w:szCs w:val="56"/>
                          <w:rtl/>
                          <w:lang w:bidi="ar-SY"/>
                        </w:rPr>
                        <w:t>اليوم التدريبي الثاني</w:t>
                      </w:r>
                    </w:p>
                    <w:p w14:paraId="27B6DD19" w14:textId="77777777" w:rsidR="00892139" w:rsidRDefault="00892139" w:rsidP="0089213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Cs w:val="34"/>
                          <w:lang w:bidi="ar-SY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1BF551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rtl/>
        </w:rPr>
      </w:pPr>
    </w:p>
    <w:p w14:paraId="379F18DD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lang w:bidi="ar-SY"/>
        </w:rPr>
      </w:pPr>
      <w:r>
        <w:rPr>
          <w:rFonts w:cs="PT Bold Heading" w:hint="cs"/>
          <w:sz w:val="52"/>
          <w:szCs w:val="56"/>
          <w:rtl/>
          <w:lang w:bidi="ar-SY"/>
        </w:rPr>
        <w:t>الجلسة الثانية</w:t>
      </w:r>
    </w:p>
    <w:p w14:paraId="6D89BA76" w14:textId="3BC2A0FD" w:rsidR="00892139" w:rsidRPr="00996D88" w:rsidRDefault="00996D88" w:rsidP="00892139">
      <w:pPr>
        <w:spacing w:after="160" w:line="254" w:lineRule="auto"/>
        <w:jc w:val="center"/>
        <w:rPr>
          <w:rFonts w:cs="Monotype Koufi"/>
          <w:sz w:val="48"/>
          <w:szCs w:val="52"/>
          <w:rtl/>
          <w:lang w:bidi="ar-SY"/>
        </w:rPr>
      </w:pPr>
      <w:hyperlink r:id="rId33" w:history="1">
        <w:r w:rsidR="00892139" w:rsidRPr="00996D88">
          <w:rPr>
            <w:rStyle w:val="Hyperlink"/>
            <w:rFonts w:cs="Monotype Koufi" w:hint="cs"/>
            <w:sz w:val="48"/>
            <w:szCs w:val="52"/>
            <w:rtl/>
            <w:lang w:bidi="ar-SY"/>
          </w:rPr>
          <w:t>إدارة المواهب ودورها في تجهيز خطط التعاقب الوظيفي</w:t>
        </w:r>
      </w:hyperlink>
    </w:p>
    <w:p w14:paraId="57C33B73" w14:textId="77777777" w:rsidR="00892139" w:rsidRDefault="00892139" w:rsidP="00892139">
      <w:pPr>
        <w:spacing w:after="160" w:line="254" w:lineRule="auto"/>
        <w:jc w:val="left"/>
        <w:rPr>
          <w:rFonts w:cs="Monotype Koufi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محاور الجلسة:</w:t>
      </w:r>
    </w:p>
    <w:p w14:paraId="77CC8AE8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مفهوم إدارة المواهب.</w:t>
      </w:r>
    </w:p>
    <w:p w14:paraId="7CF9E834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أهمية إدارة المواهب.</w:t>
      </w:r>
    </w:p>
    <w:p w14:paraId="1A4E11E6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مبادئ إدارة المواهب.</w:t>
      </w:r>
    </w:p>
    <w:p w14:paraId="40115389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عملية تقييم المواهب.</w:t>
      </w:r>
    </w:p>
    <w:p w14:paraId="73BE8456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خطوات تقييم المواهب تخطيط التعاقب الوظيفي.</w:t>
      </w:r>
    </w:p>
    <w:p w14:paraId="6EE7C1B6" w14:textId="77777777" w:rsidR="00892139" w:rsidRDefault="00892139" w:rsidP="00892139">
      <w:pPr>
        <w:spacing w:after="160" w:line="254" w:lineRule="auto"/>
        <w:jc w:val="left"/>
        <w:rPr>
          <w:rFonts w:cs="Monotype Koufi"/>
          <w:color w:val="000000" w:themeColor="text1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أهداف الجلسة:</w:t>
      </w:r>
    </w:p>
    <w:p w14:paraId="4BFF67AA" w14:textId="77777777" w:rsidR="00892139" w:rsidRDefault="00892139" w:rsidP="00892139">
      <w:pPr>
        <w:pStyle w:val="a5"/>
        <w:numPr>
          <w:ilvl w:val="0"/>
          <w:numId w:val="7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 xml:space="preserve">ابراز دور إدارة المواهب في التعاقب الوظيفي. </w:t>
      </w:r>
    </w:p>
    <w:p w14:paraId="2038CB0A" w14:textId="77777777" w:rsidR="00892139" w:rsidRDefault="00892139" w:rsidP="00892139">
      <w:pPr>
        <w:pStyle w:val="a5"/>
        <w:spacing w:after="0" w:line="27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3DD1EFC9" w14:textId="77777777" w:rsidR="00892139" w:rsidRDefault="00892139" w:rsidP="00892139">
      <w:pPr>
        <w:pStyle w:val="a5"/>
        <w:spacing w:line="360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39E8D1DA" w14:textId="77777777" w:rsidR="00892139" w:rsidRDefault="00892139" w:rsidP="00892139">
      <w:pPr>
        <w:bidi w:val="0"/>
        <w:spacing w:after="160" w:line="254" w:lineRule="auto"/>
        <w:jc w:val="left"/>
        <w:rPr>
          <w:rFonts w:cs="PT Bold Heading"/>
          <w:color w:val="000000" w:themeColor="text1"/>
          <w:sz w:val="52"/>
          <w:szCs w:val="56"/>
          <w:rtl/>
        </w:rPr>
      </w:pPr>
      <w:r>
        <w:rPr>
          <w:rFonts w:cs="PT Bold Heading" w:hint="cs"/>
          <w:sz w:val="52"/>
          <w:szCs w:val="56"/>
          <w:rtl/>
        </w:rPr>
        <w:br w:type="page"/>
      </w:r>
    </w:p>
    <w:p w14:paraId="33C77E40" w14:textId="77777777" w:rsidR="00892139" w:rsidRDefault="00892139" w:rsidP="00892139">
      <w:pPr>
        <w:bidi w:val="0"/>
        <w:rPr>
          <w:rFonts w:asciiTheme="majorBidi" w:hAnsiTheme="majorBidi" w:cstheme="majorBidi"/>
          <w:szCs w:val="28"/>
          <w:lang w:bidi="ar-SY"/>
        </w:rPr>
      </w:pPr>
      <w:r>
        <w:rPr>
          <w:noProof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24A6FB34" wp14:editId="34FFB037">
                <wp:simplePos x="0" y="0"/>
                <wp:positionH relativeFrom="margin">
                  <wp:posOffset>3536315</wp:posOffset>
                </wp:positionH>
                <wp:positionV relativeFrom="paragraph">
                  <wp:posOffset>-846455</wp:posOffset>
                </wp:positionV>
                <wp:extent cx="3119120" cy="558800"/>
                <wp:effectExtent l="0" t="0" r="0" b="0"/>
                <wp:wrapNone/>
                <wp:docPr id="14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912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7BA3D0" w14:textId="77777777" w:rsidR="00892139" w:rsidRDefault="00892139" w:rsidP="00892139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اليوم التدريبي الثالث</w:t>
                            </w:r>
                          </w:p>
                          <w:p w14:paraId="5D484CF6" w14:textId="77777777" w:rsidR="00892139" w:rsidRDefault="00892139" w:rsidP="0089213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Cs w:val="34"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6FB34" id="Text Box 142" o:spid="_x0000_s1078" type="#_x0000_t202" style="position:absolute;left:0;text-align:left;margin-left:278.45pt;margin-top:-66.65pt;width:245.6pt;height:44pt;z-index:252004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" filled="f" stroked="f" strokeweight=".5pt">
                <v:textbox>
                  <w:txbxContent>
                    <w:p w14:paraId="777BA3D0" w14:textId="77777777" w:rsidR="00892139" w:rsidRDefault="00892139" w:rsidP="00892139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52"/>
                          <w:szCs w:val="56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52"/>
                          <w:szCs w:val="56"/>
                          <w:rtl/>
                          <w:lang w:bidi="ar-SY"/>
                        </w:rPr>
                        <w:t>اليوم التدريبي الثالث</w:t>
                      </w:r>
                    </w:p>
                    <w:p w14:paraId="5D484CF6" w14:textId="77777777" w:rsidR="00892139" w:rsidRDefault="00892139" w:rsidP="0089213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Cs w:val="34"/>
                          <w:lang w:bidi="ar-SY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431FDD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rtl/>
        </w:rPr>
      </w:pPr>
    </w:p>
    <w:p w14:paraId="352A271F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lang w:bidi="ar-SY"/>
        </w:rPr>
      </w:pPr>
      <w:r>
        <w:rPr>
          <w:rFonts w:cs="PT Bold Heading" w:hint="cs"/>
          <w:sz w:val="52"/>
          <w:szCs w:val="56"/>
          <w:rtl/>
          <w:lang w:bidi="ar-SY"/>
        </w:rPr>
        <w:t>الجلسة الأولى</w:t>
      </w:r>
    </w:p>
    <w:p w14:paraId="2D2B8ED4" w14:textId="29CF9FFA" w:rsidR="00892139" w:rsidRDefault="00996D88" w:rsidP="00892139">
      <w:pPr>
        <w:spacing w:after="160" w:line="254" w:lineRule="auto"/>
        <w:jc w:val="center"/>
        <w:rPr>
          <w:rFonts w:cs="Monotype Koufi"/>
          <w:sz w:val="52"/>
          <w:szCs w:val="56"/>
          <w:rtl/>
          <w:lang w:bidi="ar-SY"/>
        </w:rPr>
      </w:pPr>
      <w:hyperlink r:id="rId34" w:history="1">
        <w:r w:rsidR="00892139" w:rsidRPr="00996D88">
          <w:rPr>
            <w:rStyle w:val="Hyperlink"/>
            <w:rFonts w:cs="Monotype Koufi" w:hint="cs"/>
            <w:sz w:val="52"/>
            <w:szCs w:val="56"/>
            <w:rtl/>
            <w:lang w:bidi="ar-SY"/>
          </w:rPr>
          <w:t>مبررات ومعوقات التخطيط للتعاقب القيادي</w:t>
        </w:r>
      </w:hyperlink>
    </w:p>
    <w:p w14:paraId="7B132830" w14:textId="77777777" w:rsidR="00892139" w:rsidRDefault="00892139" w:rsidP="00892139">
      <w:pPr>
        <w:spacing w:after="160" w:line="254" w:lineRule="auto"/>
        <w:jc w:val="left"/>
        <w:rPr>
          <w:rFonts w:cs="Monotype Koufi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محاور الجلسة:</w:t>
      </w:r>
    </w:p>
    <w:p w14:paraId="28F9BD17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مبررات التخطيط للتعاقب القيادي.</w:t>
      </w:r>
    </w:p>
    <w:p w14:paraId="0FD7D461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المعوقات التي تواجه التخطيط للتعاقب القيادي.</w:t>
      </w:r>
    </w:p>
    <w:p w14:paraId="65FB497B" w14:textId="77777777" w:rsidR="00892139" w:rsidRDefault="00892139" w:rsidP="00892139">
      <w:pPr>
        <w:pStyle w:val="a5"/>
        <w:numPr>
          <w:ilvl w:val="0"/>
          <w:numId w:val="6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أهم أشكال القيادة الإدارية.</w:t>
      </w:r>
    </w:p>
    <w:p w14:paraId="743ECF05" w14:textId="77777777" w:rsidR="00892139" w:rsidRDefault="00892139" w:rsidP="00892139">
      <w:pPr>
        <w:spacing w:after="160" w:line="254" w:lineRule="auto"/>
        <w:jc w:val="left"/>
        <w:rPr>
          <w:rFonts w:cs="Monotype Koufi"/>
          <w:color w:val="000000" w:themeColor="text1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أهداف الجلسة:</w:t>
      </w:r>
    </w:p>
    <w:p w14:paraId="2898DCC4" w14:textId="77777777" w:rsidR="00892139" w:rsidRDefault="00892139" w:rsidP="00892139">
      <w:pPr>
        <w:pStyle w:val="a5"/>
        <w:numPr>
          <w:ilvl w:val="0"/>
          <w:numId w:val="7"/>
        </w:numPr>
        <w:spacing w:line="25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التعرف على مبررات ومعوقات التخطيط للتعاقب القيادي.</w:t>
      </w:r>
    </w:p>
    <w:p w14:paraId="0B5A1F0D" w14:textId="77777777" w:rsidR="00892139" w:rsidRDefault="00892139" w:rsidP="00892139">
      <w:pPr>
        <w:pStyle w:val="a5"/>
        <w:spacing w:after="0" w:line="276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1B65F304" w14:textId="77777777" w:rsidR="00892139" w:rsidRDefault="00892139" w:rsidP="00892139">
      <w:pPr>
        <w:pStyle w:val="a5"/>
        <w:spacing w:line="360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</w:p>
    <w:p w14:paraId="3128AA42" w14:textId="77777777" w:rsidR="00892139" w:rsidRDefault="00892139" w:rsidP="00892139">
      <w:pPr>
        <w:bidi w:val="0"/>
        <w:spacing w:after="160" w:line="254" w:lineRule="auto"/>
        <w:jc w:val="left"/>
        <w:rPr>
          <w:rFonts w:cs="PT Bold Heading"/>
          <w:color w:val="000000" w:themeColor="text1"/>
          <w:sz w:val="52"/>
          <w:szCs w:val="56"/>
          <w:rtl/>
        </w:rPr>
      </w:pPr>
      <w:r>
        <w:rPr>
          <w:rFonts w:cs="PT Bold Heading" w:hint="cs"/>
          <w:sz w:val="52"/>
          <w:szCs w:val="56"/>
          <w:rtl/>
        </w:rPr>
        <w:br w:type="page"/>
      </w:r>
    </w:p>
    <w:p w14:paraId="00187C99" w14:textId="77777777" w:rsidR="00892139" w:rsidRDefault="00892139" w:rsidP="00892139">
      <w:pPr>
        <w:bidi w:val="0"/>
        <w:rPr>
          <w:rFonts w:asciiTheme="majorBidi" w:hAnsiTheme="majorBidi" w:cstheme="majorBidi"/>
          <w:szCs w:val="28"/>
          <w:lang w:bidi="ar-SY"/>
        </w:rPr>
      </w:pPr>
      <w:r>
        <w:rPr>
          <w:noProof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017FBE8" wp14:editId="4327C986">
                <wp:simplePos x="0" y="0"/>
                <wp:positionH relativeFrom="margin">
                  <wp:posOffset>3536315</wp:posOffset>
                </wp:positionH>
                <wp:positionV relativeFrom="paragraph">
                  <wp:posOffset>-846455</wp:posOffset>
                </wp:positionV>
                <wp:extent cx="3119120" cy="558800"/>
                <wp:effectExtent l="0" t="0" r="0" b="0"/>
                <wp:wrapNone/>
                <wp:docPr id="1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912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C66E95" w14:textId="77777777" w:rsidR="00892139" w:rsidRDefault="00892139" w:rsidP="00892139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اليوم التدريبي الثالث</w:t>
                            </w:r>
                          </w:p>
                          <w:p w14:paraId="0D8D1E6D" w14:textId="77777777" w:rsidR="00892139" w:rsidRDefault="00892139" w:rsidP="0089213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Cs w:val="34"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7FBE8" id="Text Box 122" o:spid="_x0000_s1079" type="#_x0000_t202" style="position:absolute;left:0;text-align:left;margin-left:278.45pt;margin-top:-66.65pt;width:245.6pt;height:44pt;z-index:25200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" filled="f" stroked="f" strokeweight=".5pt">
                <v:textbox>
                  <w:txbxContent>
                    <w:p w14:paraId="2EC66E95" w14:textId="77777777" w:rsidR="00892139" w:rsidRDefault="00892139" w:rsidP="00892139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52"/>
                          <w:szCs w:val="56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52"/>
                          <w:szCs w:val="56"/>
                          <w:rtl/>
                          <w:lang w:bidi="ar-SY"/>
                        </w:rPr>
                        <w:t>اليوم التدريبي الثالث</w:t>
                      </w:r>
                    </w:p>
                    <w:p w14:paraId="0D8D1E6D" w14:textId="77777777" w:rsidR="00892139" w:rsidRDefault="00892139" w:rsidP="0089213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Cs w:val="34"/>
                          <w:lang w:bidi="ar-SY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70AC29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</w:rPr>
      </w:pPr>
    </w:p>
    <w:p w14:paraId="6B896BAC" w14:textId="77777777" w:rsidR="00892139" w:rsidRDefault="00892139" w:rsidP="00892139">
      <w:pPr>
        <w:spacing w:line="240" w:lineRule="auto"/>
        <w:jc w:val="center"/>
        <w:rPr>
          <w:rFonts w:cs="PT Bold Heading"/>
          <w:sz w:val="52"/>
          <w:szCs w:val="56"/>
          <w:rtl/>
          <w:lang w:bidi="ar-SY"/>
        </w:rPr>
      </w:pPr>
      <w:r>
        <w:rPr>
          <w:rFonts w:cs="PT Bold Heading" w:hint="cs"/>
          <w:sz w:val="52"/>
          <w:szCs w:val="56"/>
          <w:rtl/>
          <w:lang w:bidi="ar-SY"/>
        </w:rPr>
        <w:t>الجلسة الثانية</w:t>
      </w:r>
    </w:p>
    <w:p w14:paraId="11F4979A" w14:textId="1F8B2D03" w:rsidR="00892139" w:rsidRDefault="00996D88" w:rsidP="00892139">
      <w:pPr>
        <w:spacing w:after="160" w:line="252" w:lineRule="auto"/>
        <w:jc w:val="center"/>
        <w:rPr>
          <w:rFonts w:cs="Monotype Koufi"/>
          <w:sz w:val="52"/>
          <w:szCs w:val="56"/>
          <w:lang w:bidi="ar-SY"/>
        </w:rPr>
      </w:pPr>
      <w:hyperlink r:id="rId35" w:history="1">
        <w:r w:rsidR="00892139" w:rsidRPr="00996D88">
          <w:rPr>
            <w:rStyle w:val="Hyperlink"/>
            <w:rFonts w:cs="Monotype Koufi" w:hint="cs"/>
            <w:sz w:val="52"/>
            <w:szCs w:val="56"/>
            <w:rtl/>
            <w:lang w:bidi="ar-SY"/>
          </w:rPr>
          <w:t>العوامل الداعمة لتخطيط التعاقب القيادي</w:t>
        </w:r>
      </w:hyperlink>
    </w:p>
    <w:p w14:paraId="6F68BAFF" w14:textId="77777777" w:rsidR="00892139" w:rsidRDefault="00892139" w:rsidP="00892139">
      <w:pPr>
        <w:spacing w:after="160" w:line="252" w:lineRule="auto"/>
        <w:jc w:val="left"/>
        <w:rPr>
          <w:rFonts w:cs="Monotype Koufi"/>
          <w:sz w:val="44"/>
          <w:szCs w:val="48"/>
          <w:rtl/>
        </w:rPr>
      </w:pPr>
      <w:r>
        <w:rPr>
          <w:rFonts w:cs="Monotype Koufi" w:hint="cs"/>
          <w:sz w:val="52"/>
          <w:szCs w:val="56"/>
          <w:rtl/>
          <w:lang w:bidi="ar-SY"/>
        </w:rPr>
        <w:t xml:space="preserve"> </w:t>
      </w:r>
      <w:r>
        <w:rPr>
          <w:rFonts w:cs="Monotype Koufi" w:hint="cs"/>
          <w:sz w:val="44"/>
          <w:szCs w:val="48"/>
          <w:rtl/>
        </w:rPr>
        <w:t>محاور الجلسة:</w:t>
      </w:r>
    </w:p>
    <w:p w14:paraId="1FDAB07D" w14:textId="77777777" w:rsidR="00892139" w:rsidRDefault="00892139" w:rsidP="00892139">
      <w:pPr>
        <w:pStyle w:val="a5"/>
        <w:numPr>
          <w:ilvl w:val="0"/>
          <w:numId w:val="6"/>
        </w:numPr>
        <w:spacing w:line="254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ممارسات الإعداد للتعاقب القيادي.</w:t>
      </w:r>
    </w:p>
    <w:p w14:paraId="23B17BF6" w14:textId="77777777" w:rsidR="00892139" w:rsidRDefault="00892139" w:rsidP="00892139">
      <w:pPr>
        <w:pStyle w:val="a5"/>
        <w:numPr>
          <w:ilvl w:val="0"/>
          <w:numId w:val="6"/>
        </w:numPr>
        <w:spacing w:line="254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العوامل الداعمة لنجاح تخطيط التعاقب القيادي.</w:t>
      </w:r>
    </w:p>
    <w:p w14:paraId="6AED49F5" w14:textId="77777777" w:rsidR="00892139" w:rsidRDefault="00892139" w:rsidP="00892139">
      <w:pPr>
        <w:pStyle w:val="a5"/>
        <w:numPr>
          <w:ilvl w:val="0"/>
          <w:numId w:val="6"/>
        </w:numPr>
        <w:spacing w:line="254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القائد الإداري وإدارة التغيير.</w:t>
      </w:r>
    </w:p>
    <w:p w14:paraId="2C3B21AF" w14:textId="77777777" w:rsidR="00892139" w:rsidRDefault="00892139" w:rsidP="00892139">
      <w:pPr>
        <w:pStyle w:val="a5"/>
        <w:numPr>
          <w:ilvl w:val="0"/>
          <w:numId w:val="6"/>
        </w:numPr>
        <w:spacing w:line="254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نموذج تخطيط التعاقب القيادي للمنظمات.</w:t>
      </w:r>
    </w:p>
    <w:p w14:paraId="7387FCC7" w14:textId="77777777" w:rsidR="00892139" w:rsidRDefault="00892139" w:rsidP="00892139">
      <w:pPr>
        <w:pStyle w:val="a5"/>
        <w:numPr>
          <w:ilvl w:val="0"/>
          <w:numId w:val="6"/>
        </w:numPr>
        <w:spacing w:line="254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استبيان قياس مدى المعرفة بتخطيط التعاقب الوظيفي.</w:t>
      </w:r>
    </w:p>
    <w:p w14:paraId="42F96610" w14:textId="77777777" w:rsidR="00892139" w:rsidRDefault="00892139" w:rsidP="00892139">
      <w:pPr>
        <w:spacing w:after="160" w:line="252" w:lineRule="auto"/>
        <w:jc w:val="left"/>
        <w:rPr>
          <w:rFonts w:cs="Monotype Koufi"/>
          <w:color w:val="000000" w:themeColor="text1"/>
          <w:sz w:val="44"/>
          <w:szCs w:val="48"/>
          <w:rtl/>
        </w:rPr>
      </w:pPr>
      <w:r>
        <w:rPr>
          <w:rFonts w:cs="Monotype Koufi" w:hint="cs"/>
          <w:sz w:val="44"/>
          <w:szCs w:val="48"/>
          <w:rtl/>
        </w:rPr>
        <w:t>أهداف الجلسة:</w:t>
      </w:r>
    </w:p>
    <w:p w14:paraId="74CD52BE" w14:textId="77777777" w:rsidR="00892139" w:rsidRPr="00784174" w:rsidRDefault="00892139" w:rsidP="00784174">
      <w:pPr>
        <w:pStyle w:val="a5"/>
        <w:numPr>
          <w:ilvl w:val="0"/>
          <w:numId w:val="7"/>
        </w:numPr>
        <w:spacing w:line="254" w:lineRule="auto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  <w:t>التعرف على العوامل الداعمة لتخطيط التعاقب القيادي.</w:t>
      </w:r>
    </w:p>
    <w:p w14:paraId="03EC488D" w14:textId="77777777" w:rsidR="00D374CF" w:rsidRPr="00892139" w:rsidRDefault="00D374CF" w:rsidP="00892139">
      <w:pPr>
        <w:bidi w:val="0"/>
        <w:spacing w:after="160" w:line="252" w:lineRule="auto"/>
        <w:jc w:val="left"/>
        <w:rPr>
          <w:rFonts w:cs="PT Bold Heading"/>
          <w:color w:val="000000" w:themeColor="text1"/>
          <w:sz w:val="52"/>
          <w:szCs w:val="56"/>
          <w:rtl/>
        </w:rPr>
      </w:pPr>
    </w:p>
    <w:sectPr w:rsidR="00D374CF" w:rsidRPr="00892139" w:rsidSect="005E1791">
      <w:headerReference w:type="default" r:id="rId36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73A38" w14:textId="77777777" w:rsidR="0000637C" w:rsidRDefault="0000637C" w:rsidP="00F53D08">
      <w:pPr>
        <w:spacing w:line="240" w:lineRule="auto"/>
      </w:pPr>
      <w:r>
        <w:separator/>
      </w:r>
    </w:p>
  </w:endnote>
  <w:endnote w:type="continuationSeparator" w:id="0">
    <w:p w14:paraId="34F9708E" w14:textId="77777777" w:rsidR="0000637C" w:rsidRDefault="0000637C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0894" w14:textId="77777777" w:rsidR="00006389" w:rsidRDefault="0000638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FBE4" w14:textId="30A27143" w:rsidR="00006389" w:rsidRDefault="00006389">
    <w:pPr>
      <w:pStyle w:val="a4"/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2A4864" wp14:editId="65FB05CB">
              <wp:simplePos x="0" y="0"/>
              <wp:positionH relativeFrom="column">
                <wp:posOffset>-692353</wp:posOffset>
              </wp:positionH>
              <wp:positionV relativeFrom="paragraph">
                <wp:posOffset>-168250</wp:posOffset>
              </wp:positionV>
              <wp:extent cx="132397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FF6B59" w14:textId="77777777" w:rsidR="00006389" w:rsidRPr="00721BE9" w:rsidRDefault="00006389" w:rsidP="0000638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lang w:bidi="ar-JO"/>
                            </w:rPr>
                          </w:pPr>
                          <w:r w:rsidRPr="00721BE9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2A4864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80" type="#_x0000_t202" style="position:absolute;left:0;text-align:left;margin-left:-54.5pt;margin-top:-13.25pt;width:104.25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" filled="f" stroked="f" strokeweight=".5pt">
              <v:textbox>
                <w:txbxContent>
                  <w:p w14:paraId="6AFF6B59" w14:textId="77777777" w:rsidR="00006389" w:rsidRPr="00721BE9" w:rsidRDefault="00006389" w:rsidP="0000638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lang w:bidi="ar-JO"/>
                      </w:rPr>
                    </w:pPr>
                    <w:r w:rsidRPr="00721BE9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768" behindDoc="0" locked="0" layoutInCell="1" allowOverlap="1" wp14:anchorId="2E969192" wp14:editId="32C47932">
              <wp:simplePos x="0" y="0"/>
              <wp:positionH relativeFrom="column">
                <wp:posOffset>-773557</wp:posOffset>
              </wp:positionH>
              <wp:positionV relativeFrom="page">
                <wp:posOffset>10242550</wp:posOffset>
              </wp:positionV>
              <wp:extent cx="13779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FD36C" w14:textId="77777777" w:rsidR="00006389" w:rsidRPr="007C020A" w:rsidRDefault="00006389" w:rsidP="00006389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969192" id="مستطيل 2" o:spid="_x0000_s1081" style="position:absolute;left:0;text-align:left;margin-left:-60.9pt;margin-top:806.5pt;width:108.5pt;height:22.2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" filled="f" stroked="f" strokeweight="1pt">
              <v:textbox>
                <w:txbxContent>
                  <w:p w14:paraId="410FD36C" w14:textId="77777777" w:rsidR="00006389" w:rsidRPr="007C020A" w:rsidRDefault="00006389" w:rsidP="00006389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570688" behindDoc="0" locked="0" layoutInCell="1" allowOverlap="1" wp14:anchorId="029C5F84" wp14:editId="6AF6EB94">
              <wp:simplePos x="0" y="0"/>
              <wp:positionH relativeFrom="column">
                <wp:posOffset>1598295</wp:posOffset>
              </wp:positionH>
              <wp:positionV relativeFrom="paragraph">
                <wp:posOffset>331800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2CE74B" w14:textId="77777777" w:rsidR="00006389" w:rsidRPr="00DC31A5" w:rsidRDefault="00006389" w:rsidP="0000638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7B1F041" w14:textId="77777777" w:rsidR="00006389" w:rsidRPr="00DC31A5" w:rsidRDefault="00006389" w:rsidP="0000638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05AB672" w14:textId="77777777" w:rsidR="00006389" w:rsidRPr="00DC31A5" w:rsidRDefault="00006389" w:rsidP="0000638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5315FC2B" w14:textId="77777777" w:rsidR="00006389" w:rsidRPr="00DC31A5" w:rsidRDefault="00006389" w:rsidP="0000638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0D77E5C6" w14:textId="77777777" w:rsidR="00006389" w:rsidRDefault="00006389" w:rsidP="0000638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4BB6A2D6" w14:textId="77777777" w:rsidR="00006389" w:rsidRPr="00DC31A5" w:rsidRDefault="00006389" w:rsidP="0000638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9C5F84" id="مستطيل 38" o:spid="_x0000_s1082" style="position:absolute;left:0;text-align:left;margin-left:125.85pt;margin-top:26.15pt;width:186.95pt;height:110.45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/WqVYN8AAAAKAQAA&#10;DwAAAAAAAAAAAAAAAADQBAAAZHJzL2Rvd25yZXYueG1sUEsFBgAAAAAEAAQA8wAAANwFAAAAAA==&#10;" filled="f" stroked="f" strokeweight="1pt">
              <v:textbox>
                <w:txbxContent>
                  <w:p w14:paraId="2A2CE74B" w14:textId="77777777" w:rsidR="00006389" w:rsidRPr="00DC31A5" w:rsidRDefault="00006389" w:rsidP="0000638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7B1F041" w14:textId="77777777" w:rsidR="00006389" w:rsidRPr="00DC31A5" w:rsidRDefault="00006389" w:rsidP="0000638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05AB672" w14:textId="77777777" w:rsidR="00006389" w:rsidRPr="00DC31A5" w:rsidRDefault="00006389" w:rsidP="0000638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5315FC2B" w14:textId="77777777" w:rsidR="00006389" w:rsidRPr="00DC31A5" w:rsidRDefault="00006389" w:rsidP="0000638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0D77E5C6" w14:textId="77777777" w:rsidR="00006389" w:rsidRDefault="00006389" w:rsidP="0000638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4BB6A2D6" w14:textId="77777777" w:rsidR="00006389" w:rsidRPr="00DC31A5" w:rsidRDefault="00006389" w:rsidP="0000638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3CA9" w14:textId="77777777" w:rsidR="00006389" w:rsidRDefault="000063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CE130" w14:textId="77777777" w:rsidR="0000637C" w:rsidRDefault="0000637C" w:rsidP="00F53D08">
      <w:pPr>
        <w:spacing w:line="240" w:lineRule="auto"/>
      </w:pPr>
      <w:r>
        <w:separator/>
      </w:r>
    </w:p>
  </w:footnote>
  <w:footnote w:type="continuationSeparator" w:id="0">
    <w:p w14:paraId="076F366A" w14:textId="77777777" w:rsidR="0000637C" w:rsidRDefault="0000637C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08D8" w14:textId="77777777" w:rsidR="00006389" w:rsidRDefault="000063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CA21" w14:textId="77777777" w:rsidR="00006389" w:rsidRDefault="000063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5213" w14:textId="77777777" w:rsidR="00006389" w:rsidRDefault="0000638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E7975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474403F3" wp14:editId="17584D8F">
              <wp:simplePos x="0" y="0"/>
              <wp:positionH relativeFrom="page">
                <wp:posOffset>13648</wp:posOffset>
              </wp:positionH>
              <wp:positionV relativeFrom="page">
                <wp:posOffset>-5549</wp:posOffset>
              </wp:positionV>
              <wp:extent cx="7776182" cy="10706282"/>
              <wp:effectExtent l="0" t="0" r="0" b="0"/>
              <wp:wrapNone/>
              <wp:docPr id="13" name="Group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706282"/>
                        <a:chOff x="0" y="-5549"/>
                        <a:chExt cx="7776182" cy="10706282"/>
                      </a:xfrm>
                    </wpg:grpSpPr>
                    <wps:wsp>
                      <wps:cNvPr id="14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432601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-5549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6B7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9156798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6B7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847463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Freeform 13" descr="decorative element"/>
                      <wps:cNvSpPr>
                        <a:spLocks/>
                      </wps:cNvSpPr>
                      <wps:spPr bwMode="auto">
                        <a:xfrm>
                          <a:off x="5280973" y="8353569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0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739975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1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174AFD" id="Group 13" o:spid="_x0000_s1026" alt="&quot;&quot;" style="position:absolute;margin-left:1.05pt;margin-top:-.45pt;width:612.3pt;height:843pt;z-index:251670528;mso-width-percent:1000;mso-position-horizontal-relative:page;mso-position-vertical-relative:page;mso-width-percent:1000" coordorigin=",-55" coordsize="77761,107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">
              <v:shape id="Freeform 5" o:spid="_x0000_s1027" alt="decorative element" style="position:absolute;top:4326;width:43172;height:10327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" path="m2136,l,,,690r2671,l2136,xe" fillcolor="#0070c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-55;width:38323;height:6585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" path="m2371,l,,355,440r2016,l2371,xe" fillcolor="#246b73" stroked="f">
                <v:path arrowok="t" o:connecttype="custom" o:connectlocs="3832315,0;0,0;573797,658586;3832315,658586;3832315,0" o:connectangles="0,0,0,0,0"/>
              </v:shape>
              <v:shape id="Freeform: Shape 27" o:spid="_x0000_s1029" alt="decorative element" style="position:absolute;top:91567;width:66948;height:15440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" path="m,l4583908,,6694833,1543935r-5670895,l9698,1543935r-9698,l,48783r307,l,xe" fillcolor="#246b73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0" alt="decorative element" style="position:absolute;left:64960;top:78474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" path="m1280132,r,2733130l1280131,2733130r,8981l1094394,2742111r,-7l1094254,2742111,,1944324,,926510,1280132,xe" fillcolor="#00b0f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1" alt="decorative element" style="position:absolute;left:52809;top:83535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" path="m760,l,593r760,587l760,946,317,604,760,266,760,xe" fillcolor="#002060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2" alt="decorative element" style="position:absolute;left:57800;top:87399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" path="m443,l,338,443,680,443,xe" fillcolor="#0070c0" stroked="f">
                <v:path arrowok="t" o:connecttype="custom" o:connectlocs="716034,0;0,505913;716034,1017814;716034,0" o:connectangles="0,0,0,0"/>
              </v:shape>
              <v:rect id="Rectangle 28" o:spid="_x0000_s1033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" filled="f" stroked="f" strokeweight="1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99.75pt;height:374.25pt" o:bullet="t">
        <v:imagedata r:id="rId1" o:title="Picture1"/>
      </v:shape>
    </w:pict>
  </w:numPicBullet>
  <w:abstractNum w:abstractNumId="0" w15:restartNumberingAfterBreak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2533265">
    <w:abstractNumId w:val="2"/>
  </w:num>
  <w:num w:numId="2" w16cid:durableId="1911385677">
    <w:abstractNumId w:val="1"/>
  </w:num>
  <w:num w:numId="3" w16cid:durableId="391386579">
    <w:abstractNumId w:val="1"/>
  </w:num>
  <w:num w:numId="4" w16cid:durableId="1109660939">
    <w:abstractNumId w:val="0"/>
  </w:num>
  <w:num w:numId="5" w16cid:durableId="1857427379">
    <w:abstractNumId w:val="0"/>
  </w:num>
  <w:num w:numId="6" w16cid:durableId="182287965">
    <w:abstractNumId w:val="1"/>
  </w:num>
  <w:num w:numId="7" w16cid:durableId="74784368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139"/>
    <w:rsid w:val="0000637C"/>
    <w:rsid w:val="00006389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F65A1"/>
    <w:rsid w:val="001101A0"/>
    <w:rsid w:val="00113FC8"/>
    <w:rsid w:val="0013146F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2035D"/>
    <w:rsid w:val="00226469"/>
    <w:rsid w:val="00235BF7"/>
    <w:rsid w:val="00283647"/>
    <w:rsid w:val="0028392F"/>
    <w:rsid w:val="002A1158"/>
    <w:rsid w:val="002C1700"/>
    <w:rsid w:val="002D301E"/>
    <w:rsid w:val="002F58A5"/>
    <w:rsid w:val="003000E6"/>
    <w:rsid w:val="00305CD1"/>
    <w:rsid w:val="0032182E"/>
    <w:rsid w:val="00351640"/>
    <w:rsid w:val="00351BFB"/>
    <w:rsid w:val="00363F3E"/>
    <w:rsid w:val="0036611D"/>
    <w:rsid w:val="0037091C"/>
    <w:rsid w:val="003749EF"/>
    <w:rsid w:val="00383BA6"/>
    <w:rsid w:val="00394764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B21EA"/>
    <w:rsid w:val="004C02BF"/>
    <w:rsid w:val="004E7F5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E1791"/>
    <w:rsid w:val="00605A10"/>
    <w:rsid w:val="006062A0"/>
    <w:rsid w:val="00610759"/>
    <w:rsid w:val="00620AB0"/>
    <w:rsid w:val="00635307"/>
    <w:rsid w:val="00636A52"/>
    <w:rsid w:val="00643F60"/>
    <w:rsid w:val="00685B67"/>
    <w:rsid w:val="00691C7A"/>
    <w:rsid w:val="006A6D23"/>
    <w:rsid w:val="006A7D92"/>
    <w:rsid w:val="006B6382"/>
    <w:rsid w:val="006C0B9D"/>
    <w:rsid w:val="006C3ECB"/>
    <w:rsid w:val="006E04F3"/>
    <w:rsid w:val="006E2B00"/>
    <w:rsid w:val="006F1D3A"/>
    <w:rsid w:val="006F4600"/>
    <w:rsid w:val="007067A6"/>
    <w:rsid w:val="00706E85"/>
    <w:rsid w:val="00713FA8"/>
    <w:rsid w:val="00724E42"/>
    <w:rsid w:val="007511C6"/>
    <w:rsid w:val="00774F12"/>
    <w:rsid w:val="00784174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247B4"/>
    <w:rsid w:val="00834853"/>
    <w:rsid w:val="008452D0"/>
    <w:rsid w:val="008500D7"/>
    <w:rsid w:val="008509A1"/>
    <w:rsid w:val="00880428"/>
    <w:rsid w:val="00881264"/>
    <w:rsid w:val="008855B3"/>
    <w:rsid w:val="00892139"/>
    <w:rsid w:val="008928E3"/>
    <w:rsid w:val="008A4219"/>
    <w:rsid w:val="008A5D14"/>
    <w:rsid w:val="008D06BD"/>
    <w:rsid w:val="008D6825"/>
    <w:rsid w:val="008E3919"/>
    <w:rsid w:val="008E4788"/>
    <w:rsid w:val="008E5CB0"/>
    <w:rsid w:val="008F266E"/>
    <w:rsid w:val="008F4053"/>
    <w:rsid w:val="00900F65"/>
    <w:rsid w:val="00902465"/>
    <w:rsid w:val="00956C42"/>
    <w:rsid w:val="0096391B"/>
    <w:rsid w:val="00970EC2"/>
    <w:rsid w:val="00984B17"/>
    <w:rsid w:val="00985605"/>
    <w:rsid w:val="00996D88"/>
    <w:rsid w:val="009A0B1B"/>
    <w:rsid w:val="009A4182"/>
    <w:rsid w:val="009A62A9"/>
    <w:rsid w:val="009A6AC5"/>
    <w:rsid w:val="009B4AF8"/>
    <w:rsid w:val="009D0FBD"/>
    <w:rsid w:val="009F6370"/>
    <w:rsid w:val="00A01020"/>
    <w:rsid w:val="00A050E3"/>
    <w:rsid w:val="00A13DD8"/>
    <w:rsid w:val="00A249AA"/>
    <w:rsid w:val="00A25638"/>
    <w:rsid w:val="00A4307E"/>
    <w:rsid w:val="00A651BF"/>
    <w:rsid w:val="00A742B9"/>
    <w:rsid w:val="00A80DC9"/>
    <w:rsid w:val="00A864D0"/>
    <w:rsid w:val="00A879D7"/>
    <w:rsid w:val="00A9124F"/>
    <w:rsid w:val="00A94163"/>
    <w:rsid w:val="00AB6ABD"/>
    <w:rsid w:val="00AE3BF6"/>
    <w:rsid w:val="00B04A3D"/>
    <w:rsid w:val="00B246E6"/>
    <w:rsid w:val="00B30CCA"/>
    <w:rsid w:val="00B35D4D"/>
    <w:rsid w:val="00B36E13"/>
    <w:rsid w:val="00B37BEB"/>
    <w:rsid w:val="00B47107"/>
    <w:rsid w:val="00B57307"/>
    <w:rsid w:val="00B72FA3"/>
    <w:rsid w:val="00B85C78"/>
    <w:rsid w:val="00B9126E"/>
    <w:rsid w:val="00B9763C"/>
    <w:rsid w:val="00BC4B17"/>
    <w:rsid w:val="00BE3CCA"/>
    <w:rsid w:val="00BF1976"/>
    <w:rsid w:val="00C02D67"/>
    <w:rsid w:val="00C13BE5"/>
    <w:rsid w:val="00C23FCA"/>
    <w:rsid w:val="00C31B74"/>
    <w:rsid w:val="00C411F6"/>
    <w:rsid w:val="00C67068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CF7647"/>
    <w:rsid w:val="00D01BB0"/>
    <w:rsid w:val="00D152DE"/>
    <w:rsid w:val="00D1706C"/>
    <w:rsid w:val="00D26A0B"/>
    <w:rsid w:val="00D313B8"/>
    <w:rsid w:val="00D32D17"/>
    <w:rsid w:val="00D374CF"/>
    <w:rsid w:val="00D6468C"/>
    <w:rsid w:val="00D725BD"/>
    <w:rsid w:val="00D80F3F"/>
    <w:rsid w:val="00D86B60"/>
    <w:rsid w:val="00DB7EB2"/>
    <w:rsid w:val="00DC2CFD"/>
    <w:rsid w:val="00DD042E"/>
    <w:rsid w:val="00DE265B"/>
    <w:rsid w:val="00DE38D9"/>
    <w:rsid w:val="00DF73E5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75862"/>
    <w:rsid w:val="00E90509"/>
    <w:rsid w:val="00EA0BC7"/>
    <w:rsid w:val="00EA45AB"/>
    <w:rsid w:val="00EC0F6F"/>
    <w:rsid w:val="00EE5B34"/>
    <w:rsid w:val="00EF2182"/>
    <w:rsid w:val="00EF63CC"/>
    <w:rsid w:val="00F03305"/>
    <w:rsid w:val="00F2280D"/>
    <w:rsid w:val="00F25898"/>
    <w:rsid w:val="00F41306"/>
    <w:rsid w:val="00F472D2"/>
    <w:rsid w:val="00F53D08"/>
    <w:rsid w:val="00F657CC"/>
    <w:rsid w:val="00F66A05"/>
    <w:rsid w:val="00F67767"/>
    <w:rsid w:val="00F82E4B"/>
    <w:rsid w:val="00F91B1A"/>
    <w:rsid w:val="00FB756E"/>
    <w:rsid w:val="00FC76AF"/>
    <w:rsid w:val="00FD0BF8"/>
    <w:rsid w:val="00FD1CE8"/>
    <w:rsid w:val="00FE02DB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C12CE"/>
  <w15:docId w15:val="{DDEFFA57-DE2E-4584-A730-2E768038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996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5.emf"/><Relationship Id="rId26" Type="http://schemas.openxmlformats.org/officeDocument/2006/relationships/image" Target="media/image13.png"/><Relationship Id="rId21" Type="http://schemas.openxmlformats.org/officeDocument/2006/relationships/image" Target="media/image8.png"/><Relationship Id="rId34" Type="http://schemas.openxmlformats.org/officeDocument/2006/relationships/hyperlink" Target="http://www.dawliatraining.com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hyperlink" Target="http://www.dawliatraining.com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hyperlink" Target="http://www.dawliatraining.com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dawliatraining.com/" TargetMode="Externa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31" Type="http://schemas.openxmlformats.org/officeDocument/2006/relationships/hyperlink" Target="http://www.dawliatraining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hyperlink" Target="http://www.dawliatraining.com/" TargetMode="External"/><Relationship Id="rId35" Type="http://schemas.openxmlformats.org/officeDocument/2006/relationships/hyperlink" Target="http://www.dawliatraining.com/" TargetMode="External"/><Relationship Id="rId8" Type="http://schemas.openxmlformats.org/officeDocument/2006/relationships/image" Target="media/image2.png"/><Relationship Id="rId3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606;&#1605;&#1608;&#1584;&#1580;%20&#1605;&#1604;&#1601;%20&#1578;&#1593;&#1585;&#1610;&#1601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93214518-FD05-4375-872F-E787D781A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ملف تعريفي</Template>
  <TotalTime>6</TotalTime>
  <Pages>9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Dawlia Training</cp:lastModifiedBy>
  <cp:revision>4</cp:revision>
  <cp:lastPrinted>2022-03-26T18:07:00Z</cp:lastPrinted>
  <dcterms:created xsi:type="dcterms:W3CDTF">2022-11-20T22:32:00Z</dcterms:created>
  <dcterms:modified xsi:type="dcterms:W3CDTF">2026-06-14T08:01:00Z</dcterms:modified>
</cp:coreProperties>
</file>